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5b627" w14:paraId="0a5b627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FE01E8">
        <w:t>9054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FE01E8">
        <w:t>9054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8051E3">
        <w:t xml:space="preserve">UDRUGA </w:t>
      </w:r>
      <w:proofErr w:type="spellStart"/>
      <w:r w:rsidR="008051E3">
        <w:t>VITAL</w:t>
      </w:r>
      <w:proofErr w:type="spellEnd"/>
      <w:r w:rsidR="008051E3">
        <w:t xml:space="preserve"> GRUPA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8051E3">
        <w:t xml:space="preserve">89128406781, </w:t>
      </w:r>
      <w:r w:rsidR="006F1B41">
        <w:t xml:space="preserve">iz </w:t>
      </w:r>
      <w:r w:rsidR="008051E3">
        <w:t>Zagreba</w:t>
      </w:r>
      <w:r w:rsidR="006F1B41">
        <w:t xml:space="preserve">, </w:t>
      </w:r>
      <w:proofErr w:type="spellStart"/>
      <w:r w:rsidR="008051E3">
        <w:t>Štoosova</w:t>
      </w:r>
      <w:proofErr w:type="spellEnd"/>
      <w:r w:rsidR="008051E3">
        <w:t xml:space="preserve"> 15</w:t>
      </w:r>
      <w:r w:rsidR="006F1B41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8051E3">
        <w:t>347.471,84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EB0D43">
        <w:t>30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9A5A4E">
        <w:t xml:space="preserve"> </w:t>
      </w:r>
    </w:p>
    <w:p w:rsidRDefault="00AB60FD" w:rsidP="00276582" w:rsidR="00AB60FD"/>
    <w:p w:rsidRDefault="009A5A4E" w:rsidP="009A5A4E" w:rsidR="009A5A4E">
      <w:r>
        <w:t>DNA:</w:t>
      </w:r>
    </w:p>
    <w:p w:rsidRDefault="009A5A4E" w:rsidP="009A5A4E" w:rsidR="009A5A4E">
      <w:r>
        <w:t>e- oglasna ploča 45 dana</w:t>
      </w:r>
    </w:p>
    <w:p w:rsidRDefault="002E31C1" w:rsidP="00276582" w:rsidR="002E31C1" w:rsidRPr="004213F7"/>
    <w:sectPr w:rsidSect="00ED6AA8" w:rsidR="002E31C1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1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1AC5"/>
    <w:rsid w:val="00063085"/>
    <w:rsid w:val="0008088F"/>
    <w:rsid w:val="000A4654"/>
    <w:rsid w:val="000D7668"/>
    <w:rsid w:val="00114EAD"/>
    <w:rsid w:val="00137A19"/>
    <w:rsid w:val="00152AF7"/>
    <w:rsid w:val="00185571"/>
    <w:rsid w:val="0018595E"/>
    <w:rsid w:val="00186CAA"/>
    <w:rsid w:val="0019061C"/>
    <w:rsid w:val="001A69B6"/>
    <w:rsid w:val="001B0A22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2E31C1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A7206"/>
    <w:rsid w:val="004B337A"/>
    <w:rsid w:val="004F3962"/>
    <w:rsid w:val="0052377E"/>
    <w:rsid w:val="00524109"/>
    <w:rsid w:val="00527657"/>
    <w:rsid w:val="0053446F"/>
    <w:rsid w:val="00572798"/>
    <w:rsid w:val="00590AEF"/>
    <w:rsid w:val="00591994"/>
    <w:rsid w:val="00591E81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A44C1"/>
    <w:rsid w:val="007B5AFD"/>
    <w:rsid w:val="007D5A5D"/>
    <w:rsid w:val="007D78D8"/>
    <w:rsid w:val="008051E3"/>
    <w:rsid w:val="008155EE"/>
    <w:rsid w:val="0082560B"/>
    <w:rsid w:val="008322EC"/>
    <w:rsid w:val="008511AA"/>
    <w:rsid w:val="00851B15"/>
    <w:rsid w:val="008613BD"/>
    <w:rsid w:val="00863025"/>
    <w:rsid w:val="00871F01"/>
    <w:rsid w:val="00873F63"/>
    <w:rsid w:val="008A3EF4"/>
    <w:rsid w:val="008E3151"/>
    <w:rsid w:val="009000A7"/>
    <w:rsid w:val="00920CA0"/>
    <w:rsid w:val="009419D8"/>
    <w:rsid w:val="009A5A4E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42665"/>
    <w:rsid w:val="00B50AF4"/>
    <w:rsid w:val="00B753A9"/>
    <w:rsid w:val="00B82F18"/>
    <w:rsid w:val="00BC1A95"/>
    <w:rsid w:val="00C72FC2"/>
    <w:rsid w:val="00C836B9"/>
    <w:rsid w:val="00C958E9"/>
    <w:rsid w:val="00CA5158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5DFB"/>
    <w:rsid w:val="00D66226"/>
    <w:rsid w:val="00D820B5"/>
    <w:rsid w:val="00DA6396"/>
    <w:rsid w:val="00DB40AC"/>
    <w:rsid w:val="00DB51B1"/>
    <w:rsid w:val="00DC7872"/>
    <w:rsid w:val="00E22A5D"/>
    <w:rsid w:val="00E4590B"/>
    <w:rsid w:val="00E878CC"/>
    <w:rsid w:val="00E97927"/>
    <w:rsid w:val="00EB0D43"/>
    <w:rsid w:val="00EC3302"/>
    <w:rsid w:val="00ED0790"/>
    <w:rsid w:val="00ED6AA8"/>
    <w:rsid w:val="00F034D3"/>
    <w:rsid w:val="00F4339C"/>
    <w:rsid w:val="00F47C80"/>
    <w:rsid w:val="00FD78CF"/>
    <w:rsid w:val="00FE01E8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939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16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85901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68905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392931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66843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42932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5399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9760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185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698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3472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898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29820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95273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408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740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36699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40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33359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70107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4237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31695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St-9054/2015-2</izvorni_sadrzaj>
    <derivirana_varijabla naziv="DomainObject.Oznaka_1">St-9054/2015-2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9054</izvorni_sadrzaj>
    <derivirana_varijabla naziv="DomainObject.Predmet.Broj_1">9054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St-9054/2015</izvorni_sadrzaj>
    <derivirana_varijabla naziv="DomainObject.Predmet.OznakaBroj_1">St-9054/2015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VITAL GRUPA</izvorni_sadrzaj>
    <derivirana_varijabla naziv="DomainObject.Predmet.ProtustrankaFormated_1">  UDRUGA VITAL GRUPA</derivirana_varijabla>
  </DomainObject.Predmet.ProtustrankaFormated>
  <DomainObject.Predmet.ProtustrankaFormatedOIB>
    <izvorni_sadrzaj>  UDRUGA VITAL GRUPA, OIB 89128406781</izvorni_sadrzaj>
    <derivirana_varijabla naziv="DomainObject.Predmet.ProtustrankaFormatedOIB_1">  UDRUGA VITAL GRUPA, OIB 89128406781</derivirana_varijabla>
  </DomainObject.Predmet.ProtustrankaFormatedOIB>
  <DomainObject.Predmet.ProtustrankaFormatedWithAdress>
    <izvorni_sadrzaj> UDRUGA VITAL GRUPA, Štoosova 15, 10000 Zagreb</izvorni_sadrzaj>
    <derivirana_varijabla naziv="DomainObject.Predmet.ProtustrankaFormatedWithAdress_1"> UDRUGA VITAL GRUPA, Štoosova 15, 10000 Zagreb</derivirana_varijabla>
  </DomainObject.Predmet.ProtustrankaFormatedWithAdress>
  <DomainObject.Predmet.ProtustrankaFormatedWithAdressOIB>
    <izvorni_sadrzaj> UDRUGA VITAL GRUPA, OIB 89128406781, Štoosova 15, 10000 Zagreb</izvorni_sadrzaj>
    <derivirana_varijabla naziv="DomainObject.Predmet.ProtustrankaFormatedWithAdressOIB_1"> UDRUGA VITAL GRUPA, OIB 89128406781, Štoosova 15, 10000 Zagreb</derivirana_varijabla>
  </DomainObject.Predmet.ProtustrankaFormatedWithAdressOIB>
  <DomainObject.Predmet.ProtustrankaWithAdress>
    <izvorni_sadrzaj>UDRUGA VITAL GRUPA Štoosova 15, 10000 Zagreb</izvorni_sadrzaj>
    <derivirana_varijabla naziv="DomainObject.Predmet.ProtustrankaWithAdress_1">UDRUGA VITAL GRUPA Štoosova 15, 10000 Zagreb</derivirana_varijabla>
  </DomainObject.Predmet.ProtustrankaWithAdress>
  <DomainObject.Predmet.ProtustrankaWithAdressOIB>
    <izvorni_sadrzaj>UDRUGA VITAL GRUPA, OIB 89128406781, Štoosova 15, 10000 Zagreb</izvorni_sadrzaj>
    <derivirana_varijabla naziv="DomainObject.Predmet.ProtustrankaWithAdressOIB_1">UDRUGA VITAL GRUPA, OIB 89128406781, Štoosova 15, 10000 Zagreb</derivirana_varijabla>
  </DomainObject.Predmet.ProtustrankaWithAdressOIB>
  <DomainObject.Predmet.ProtustrankaNazivFormated>
    <izvorni_sadrzaj>UDRUGA VITAL GRUPA</izvorni_sadrzaj>
    <derivirana_varijabla naziv="DomainObject.Predmet.ProtustrankaNazivFormated_1">UDRUGA VITAL GRUPA</derivirana_varijabla>
  </DomainObject.Predmet.ProtustrankaNazivFormated>
  <DomainObject.Predmet.ProtustrankaNazivFormatedOIB>
    <izvorni_sadrzaj>UDRUGA VITAL GRUPA, OIB 89128406781</izvorni_sadrzaj>
    <derivirana_varijabla naziv="DomainObject.Predmet.ProtustrankaNazivFormatedOIB_1">UDRUGA VITAL GRUPA, OIB 89128406781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VITAL GRUPA</item>
    </izvorni_sadrzaj>
    <derivirana_varijabla naziv="DomainObject.Predmet.ProtuStrankaListFormated_1">
      <item>UDRUGA VITAL GRUPA</item>
    </derivirana_varijabla>
  </DomainObject.Predmet.ProtuStrankaListFormated>
  <DomainObject.Predmet.ProtuStrankaListFormatedOIB>
    <izvorni_sadrzaj>
      <item>UDRUGA VITAL GRUPA, OIB 89128406781</item>
    </izvorni_sadrzaj>
    <derivirana_varijabla naziv="DomainObject.Predmet.ProtuStrankaListFormatedOIB_1">
      <item>UDRUGA VITAL GRUPA, OIB 89128406781</item>
    </derivirana_varijabla>
  </DomainObject.Predmet.ProtuStrankaListFormatedOIB>
  <DomainObject.Predmet.ProtuStrankaListFormatedWithAdress>
    <izvorni_sadrzaj>
      <item>UDRUGA VITAL GRUPA, Štoosova 15, 10000 Zagreb</item>
    </izvorni_sadrzaj>
    <derivirana_varijabla naziv="DomainObject.Predmet.ProtuStrankaListFormatedWithAdress_1">
      <item>UDRUGA VITAL GRUPA, Štoosova 15, 10000 Zagreb</item>
    </derivirana_varijabla>
  </DomainObject.Predmet.ProtuStrankaListFormatedWithAdress>
  <DomainObject.Predmet.ProtuStrankaListFormatedWithAdressOIB>
    <izvorni_sadrzaj>
      <item>UDRUGA VITAL GRUPA, OIB 89128406781, Štoosova 15, 10000 Zagreb</item>
    </izvorni_sadrzaj>
    <derivirana_varijabla naziv="DomainObject.Predmet.ProtuStrankaListFormatedWithAdressOIB_1">
      <item>UDRUGA VITAL GRUPA, OIB 89128406781, Štoosova 15, 10000 Zagreb</item>
    </derivirana_varijabla>
  </DomainObject.Predmet.ProtuStrankaListFormatedWithAdressOIB>
  <DomainObject.Predmet.ProtuStrankaListNazivFormated>
    <izvorni_sadrzaj>
      <item>UDRUGA VITAL GRUPA</item>
    </izvorni_sadrzaj>
    <derivirana_varijabla naziv="DomainObject.Predmet.ProtuStrankaListNazivFormated_1">
      <item>UDRUGA VITAL GRUPA</item>
    </derivirana_varijabla>
  </DomainObject.Predmet.ProtuStrankaListNazivFormated>
  <DomainObject.Predmet.ProtuStrankaListNazivFormatedOIB>
    <izvorni_sadrzaj>
      <item>UDRUGA VITAL GRUPA, OIB 89128406781</item>
    </izvorni_sadrzaj>
    <derivirana_varijabla naziv="DomainObject.Predmet.ProtuStrankaListNazivFormatedOIB_1">
      <item>UDRUGA VITAL GRUPA, OIB 89128406781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St-9054/2015-2</izvorni_sadrzaj>
    <derivirana_varijabla naziv="DomainObject.PoslovniBrojDokumenta_1">St-9054/2015-2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VITAL GRUPA</izvorni_sadrzaj>
    <derivirana_varijabla naziv="DomainObject.Predmet.ProtustrankaIDrugi_1">UDRUGA VITAL GRUPA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UDRUGA VITAL GRUPA, OIB 89128406781, Štoosova 15, 10000 Zagreb</izvorni_sadrzaj>
    <derivirana_varijabla naziv="DomainObject.Predmet.ProtustrankaIDrugiAdressOIB_1">UDRUGA VITAL GRUPA, OIB 89128406781, Štoosova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VITAL GRUPA</item>
    </izvorni_sadrzaj>
    <derivirana_varijabla naziv="DomainObject.Predmet.SudioniciListNaziv_1">
      <item>FINA Regionalni centar Zagreb</item>
      <item>UDRUGA VITAL GRUPA</item>
    </derivirana_varijabla>
  </DomainObject.Predmet.SudioniciListNaziv>
  <DomainObject.Predmet.SudioniciListAdressOIB>
    <izvorni_sadrzaj>
      <item>FINA Regionalni centar Zagreb, OIB 85821130368, Trg svibanjskih žrtava 1995. br.,10000 Zagreb</item>
      <item>UDRUGA VITAL GRUPA, OIB 89128406781, Štoosova 15,10000 Zagreb</item>
    </izvorni_sadrzaj>
    <derivirana_varijabla naziv="DomainObject.Predmet.SudioniciListAdressOIB_1">
      <item>FINA Regionalni centar Zagreb, OIB 85821130368, Trg svibanjskih žrtava 1995. br.,10000 Zagreb</item>
      <item>UDRUGA VITAL GRUPA, OIB 89128406781, Štoosova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89128406781</item>
    </izvorni_sadrzaj>
    <derivirana_varijabla naziv="DomainObject.Predmet.SudioniciListNazivOIB_1">
      <item>, OIB 85821130368</item>
      <item>, OIB 89128406781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2015-12-29T13:33:00Z</dcterms:created>
  <dc:creator>ilukac</dc:creator>
  <cp:lastModifiedBy>Ivana Stampf</cp:lastModifiedBy>
  <cp:lastPrinted>2015-12-29T13:33:00Z</cp:lastPrinted>
  <dcterms:modified xmlns:xsi="http://www.w3.org/2001/XMLSchema-instance" xsi:type="dcterms:W3CDTF">2015-12-30T07:15:00Z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