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c718" w14:paraId="ee1c718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4C04AC">
        <w:rPr>
          <w:lang w:val="hr-HR"/>
        </w:rPr>
        <w:t>St-246/15-4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74509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4C04AC">
        <w:t>KOCKICA d.o.o., OIB: 17971168737, sa sjedištem u Koprivnici, Opatička 6</w:t>
      </w:r>
      <w:r w:rsidR="0082762B">
        <w:t xml:space="preserve">, </w:t>
      </w:r>
      <w:r w:rsidR="002C5CA3">
        <w:t xml:space="preserve"> dana </w:t>
      </w:r>
      <w:r w:rsidR="00025B63">
        <w:t>21.</w:t>
      </w:r>
      <w:r w:rsidR="00920620">
        <w:t xml:space="preserve"> listopada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4C04AC">
        <w:t>KOCKICA d.o.o., OIB: 17971168737, sa sjedištem u Koprivnici, Opatička 6</w:t>
      </w:r>
      <w:r w:rsidR="0082762B">
        <w:t>,</w:t>
      </w:r>
      <w:r w:rsidR="008C35DC">
        <w:rPr>
          <w:lang w:val="hr-HR"/>
        </w:rPr>
        <w:t xml:space="preserve"> na dan </w:t>
      </w:r>
      <w:r w:rsidR="004C04AC">
        <w:rPr>
          <w:lang w:val="hr-HR"/>
        </w:rPr>
        <w:t>18.09.2015.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4C04AC">
        <w:rPr>
          <w:lang w:val="hr-HR"/>
        </w:rPr>
        <w:t>1.374.721,57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4C04AC">
        <w:t>KOCKICA d.o.o., OIB: 17971168737, sa sjedištem u Koprivnici, Opatička 6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postupka u iznosu od 6.000,00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4C04AC" w:rsidP="00B41B30" w:rsidR="004C04AC">
      <w:pPr>
        <w:jc w:val="center"/>
        <w:outlineLvl w:val="0"/>
        <w:rPr>
          <w:lang w:val="hr-HR"/>
        </w:rPr>
      </w:pPr>
    </w:p>
    <w:p w:rsidRDefault="004C04AC" w:rsidP="00B41B30" w:rsidR="004C04AC">
      <w:pPr>
        <w:jc w:val="center"/>
        <w:outlineLvl w:val="0"/>
        <w:rPr>
          <w:lang w:val="hr-HR"/>
        </w:rPr>
      </w:pPr>
    </w:p>
    <w:p w:rsidRDefault="004C04AC" w:rsidP="00B41B30" w:rsidR="004C04AC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3746C7">
        <w:rPr>
          <w:lang w:val="hr-HR"/>
        </w:rPr>
        <w:t xml:space="preserve"> ovome sudu dana </w:t>
      </w:r>
      <w:r w:rsidR="004C04AC">
        <w:rPr>
          <w:lang w:val="hr-HR"/>
        </w:rPr>
        <w:t>22.09.2015.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4C04AC">
        <w:t>KOCKICA d.o.o., OIB: 17971168737, sa sjedištem u Koprivnici, Opatička 6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4C04AC">
        <w:rPr>
          <w:lang w:val="hr-HR"/>
        </w:rPr>
        <w:t>18.09.2015.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4C04AC">
        <w:rPr>
          <w:lang w:val="hr-HR"/>
        </w:rPr>
        <w:t>1.374.721,57</w:t>
      </w:r>
      <w:r w:rsidR="00A241F6">
        <w:rPr>
          <w:lang w:val="hr-HR"/>
        </w:rPr>
        <w:t xml:space="preserve"> kn</w:t>
      </w:r>
      <w:r>
        <w:t>,</w:t>
      </w:r>
      <w:r w:rsidR="00B41B30">
        <w:t xml:space="preserve"> te</w:t>
      </w:r>
      <w:r w:rsidR="004C04AC">
        <w:t xml:space="preserve"> da</w:t>
      </w:r>
      <w:r w:rsidR="00B41B30">
        <w:t xml:space="preserve"> </w:t>
      </w:r>
      <w:r w:rsidR="004C04AC">
        <w:t>dužnik ima 1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025B63">
        <w:rPr>
          <w:lang w:val="hr-HR"/>
        </w:rPr>
        <w:t>21</w:t>
      </w:r>
      <w:r w:rsidR="002E00D7">
        <w:rPr>
          <w:lang w:val="hr-HR"/>
        </w:rPr>
        <w:t>.</w:t>
      </w:r>
      <w:r>
        <w:rPr>
          <w:lang w:val="hr-HR"/>
        </w:rPr>
        <w:t xml:space="preserve"> listopada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1EBB" w:rsidP="007F64E0" w:rsidR="00801EBB">
      <w:r>
        <w:separator/>
      </w:r>
    </w:p>
  </w:endnote>
  <w:endnote w:id="0" w:type="continuationSeparator">
    <w:p w:rsidRDefault="00801EBB" w:rsidP="007F64E0" w:rsidR="00801E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1EBB" w:rsidP="007F64E0" w:rsidR="00801EBB">
      <w:r>
        <w:separator/>
      </w:r>
    </w:p>
  </w:footnote>
  <w:footnote w:id="0" w:type="continuationSeparator">
    <w:p w:rsidRDefault="00801EBB" w:rsidP="007F64E0" w:rsidR="00801E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4C04AC">
      <w:rPr>
        <w:lang w:val="hr-HR"/>
      </w:rPr>
      <w:t>St-246/15-4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74509" w:rsidRPr="00F74509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4AC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1EBB"/>
    <w:rsid w:val="008022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20DE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241F6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26F7E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1A26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C67D0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509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3696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61A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A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A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A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A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61A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A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A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A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A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St-246/2015-4</izvorni_sadrzaj>
    <derivirana_varijabla naziv="DomainObject.Oznaka_1">St-246/2015-4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St-246/2015</izvorni_sadrzaj>
    <derivirana_varijabla naziv="DomainObject.Predmet.OznakaBroj_1">St-246/2015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KOCKICA - proizvodnja odjeće, trgovina i usluge, d.o.o.</izvorni_sadrzaj>
    <derivirana_varijabla naziv="DomainObject.Predmet.ProtustrankaFormated_1">  KOCKICA - proizvodnja odjeće, trgovina i usluge, d.o.o.</derivirana_varijabla>
  </DomainObject.Predmet.ProtustrankaFormated>
  <DomainObject.Predmet.ProtustrankaFormatedOIB>
    <izvorni_sadrzaj>  KOCKICA - proizvodnja odjeće, trgovina i usluge, d.o.o., OIB 17971168737</izvorni_sadrzaj>
    <derivirana_varijabla naziv="DomainObject.Predmet.ProtustrankaFormatedOIB_1">  KOCKICA - proizvodnja odjeće, trgovina i usluge, d.o.o., OIB 17971168737</derivirana_varijabla>
  </DomainObject.Predmet.ProtustrankaFormatedOIB>
  <DomainObject.Predmet.ProtustrankaFormatedWithAdress>
    <izvorni_sadrzaj> KOCKICA - proizvodnja odjeće, trgovina i usluge, d.o.o., Opatička 6, 48000 Koprivnica</izvorni_sadrzaj>
    <derivirana_varijabla naziv="DomainObject.Predmet.ProtustrankaFormatedWithAdress_1"> KOCKICA - proizvodnja odjeće, trgovina i usluge, d.o.o., Opatička 6, 48000 Koprivnica</derivirana_varijabla>
  </DomainObject.Predmet.ProtustrankaFormatedWithAdress>
  <DomainObject.Predmet.ProtustrankaFormatedWithAdressOIB>
    <izvorni_sadrzaj> KOCKICA - proizvodnja odjeće, trgovina i usluge, d.o.o., OIB 17971168737, Opatička 6, 48000 Koprivnica</izvorni_sadrzaj>
    <derivirana_varijabla naziv="DomainObject.Predmet.ProtustrankaFormatedWithAdressOIB_1"> KOCKICA - proizvodnja odjeće, trgovina i usluge, d.o.o., OIB 17971168737, Opatička 6, 48000 Koprivnica</derivirana_varijabla>
  </DomainObject.Predmet.ProtustrankaFormatedWithAdressOIB>
  <DomainObject.Predmet.ProtustrankaWithAdress>
    <izvorni_sadrzaj>KOCKICA - proizvodnja odjeće, trgovina i usluge, d.o.o. Opatička 6, 48000 Koprivnica</izvorni_sadrzaj>
    <derivirana_varijabla naziv="DomainObject.Predmet.ProtustrankaWithAdress_1">KOCKICA - proizvodnja odjeće, trgovina i usluge, d.o.o. Opatička 6, 48000 Koprivnica</derivirana_varijabla>
  </DomainObject.Predmet.ProtustrankaWithAdress>
  <DomainObject.Predmet.ProtustrankaWithAdressOIB>
    <izvorni_sadrzaj>KOCKICA - proizvodnja odjeće, trgovina i usluge, d.o.o., OIB 17971168737, Opatička 6, 48000 Koprivnica</izvorni_sadrzaj>
    <derivirana_varijabla naziv="DomainObject.Predmet.ProtustrankaWithAdressOIB_1">KOCKICA - proizvodnja odjeće, trgovina i usluge, d.o.o., OIB 17971168737, Opatička 6, 48000 Koprivnica</derivirana_varijabla>
  </DomainObject.Predmet.ProtustrankaWithAdressOIB>
  <DomainObject.Predmet.ProtustrankaNazivFormated>
    <izvorni_sadrzaj>KOCKICA - proizvodnja odjeće, trgovina i usluge, d.o.o.</izvorni_sadrzaj>
    <derivirana_varijabla naziv="DomainObject.Predmet.ProtustrankaNazivFormated_1">KOCKICA - proizvodnja odjeće, trgovina i usluge, d.o.o.</derivirana_varijabla>
  </DomainObject.Predmet.ProtustrankaNazivFormated>
  <DomainObject.Predmet.ProtustrankaNazivFormatedOIB>
    <izvorni_sadrzaj>KOCKICA - proizvodnja odjeće, trgovina i usluge, d.o.o., OIB 17971168737</izvorni_sadrzaj>
    <derivirana_varijabla naziv="DomainObject.Predmet.ProtustrankaNazivFormatedOIB_1">KOCKICA - proizvodnja odjeće, trgovina i usluge, d.o.o., OIB 17971168737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1374721.57</izvorni_sadrzaj>
    <derivirana_varijabla naziv="DomainObject.Predmet.TrenutnaVrijednost_1">1374721.57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KOCKICA - proizvodnja odjeće, trgovina i usluge, d.o.o.</item>
    </izvorni_sadrzaj>
    <derivirana_varijabla naziv="DomainObject.Predmet.ProtuStrankaListFormated_1">
      <item>KOCKICA - proizvodnja odjeće, trgovina i usluge, d.o.o.</item>
    </derivirana_varijabla>
  </DomainObject.Predmet.ProtuStrankaListFormated>
  <DomainObject.Predmet.ProtuStrankaListFormatedOIB>
    <izvorni_sadrzaj>
      <item>KOCKICA - proizvodnja odjeće, trgovina i usluge, d.o.o., OIB 17971168737</item>
    </izvorni_sadrzaj>
    <derivirana_varijabla naziv="DomainObject.Predmet.ProtuStrankaListFormatedOIB_1">
      <item>KOCKICA - proizvodnja odjeće, trgovina i usluge, d.o.o., OIB 17971168737</item>
    </derivirana_varijabla>
  </DomainObject.Predmet.ProtuStrankaListFormatedOIB>
  <DomainObject.Predmet.ProtuStrankaListFormatedWithAdress>
    <izvorni_sadrzaj>
      <item>KOCKICA - proizvodnja odjeće, trgovina i usluge, d.o.o., Opatička 6, 48000 Koprivnica</item>
    </izvorni_sadrzaj>
    <derivirana_varijabla naziv="DomainObject.Predmet.ProtuStrankaListFormatedWithAdress_1">
      <item>KOCKICA - proizvodnja odjeće, trgovina i usluge, d.o.o., Opatička 6, 48000 Koprivnica</item>
    </derivirana_varijabla>
  </DomainObject.Predmet.ProtuStrankaListFormatedWithAdress>
  <DomainObject.Predmet.ProtuStrankaListFormatedWithAdressOIB>
    <izvorni_sadrzaj>
      <item>KOCKICA - proizvodnja odjeće, trgovina i usluge, d.o.o., OIB 17971168737, Opatička 6, 48000 Koprivnica</item>
    </izvorni_sadrzaj>
    <derivirana_varijabla naziv="DomainObject.Predmet.ProtuStrankaListFormatedWithAdressOIB_1">
      <item>KOCKICA - proizvodnja odjeće, trgovina i usluge, d.o.o., OIB 17971168737, Opatička 6, 48000 Koprivnica</item>
    </derivirana_varijabla>
  </DomainObject.Predmet.ProtuStrankaListFormatedWithAdressOIB>
  <DomainObject.Predmet.ProtuStrankaListNazivFormated>
    <izvorni_sadrzaj>
      <item>KOCKICA - proizvodnja odjeće, trgovina i usluge, d.o.o.</item>
    </izvorni_sadrzaj>
    <derivirana_varijabla naziv="DomainObject.Predmet.ProtuStrankaListNazivFormated_1">
      <item>KOCKICA - proizvodnja odjeće, trgovina i usluge, d.o.o.</item>
    </derivirana_varijabla>
  </DomainObject.Predmet.ProtuStrankaListNazivFormated>
  <DomainObject.Predmet.ProtuStrankaListNazivFormatedOIB>
    <izvorni_sadrzaj>
      <item>KOCKICA - proizvodnja odjeće, trgovina i usluge, d.o.o., OIB 17971168737</item>
    </izvorni_sadrzaj>
    <derivirana_varijabla naziv="DomainObject.Predmet.ProtuStrankaListNazivFormatedOIB_1">
      <item>KOCKICA - proizvodnja odjeće, trgovina i usluge, d.o.o., OIB 17971168737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>St-246/2015-4</izvorni_sadrzaj>
    <derivirana_varijabla naziv="DomainObject.PoslovniBrojDokumenta_1">St-246/2015-4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KOCKICA - proizvodnja odjeće, trgovina i usluge, d.o.o.</izvorni_sadrzaj>
    <derivirana_varijabla naziv="DomainObject.Predmet.ProtustrankaIDrugi_1">KOCKICA - proizvodnja odjeće, trgovina i usluge, d.o.o.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KOCKICA - proizvodnja odjeće, trgovina i usluge, d.o.o., OIB 17971168737, Opatička 6, 48000 Koprivnica</izvorni_sadrzaj>
    <derivirana_varijabla naziv="DomainObject.Predmet.ProtustrankaIDrugiAdressOIB_1">KOCKICA - proizvodnja odjeće, trgovina i usluge, d.o.o., OIB 17971168737, Opatička 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KOCKICA - proizvodnja odjeće, trgovina i usluge, d.o.o.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KOCKICA - proizvodnja odjeće, trgovina i usluge, d.o.o.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KOCKICA - proizvodnja odjeće, trgovina i usluge, d.o.o., OIB 17971168737, Opatička 6,48000 Koprivnica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KOCKICA - proizvodnja odjeće, trgovina i usluge, d.o.o., OIB 17971168737, Opatička 6,48000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17971168737</item>
      <item>, OIB null</item>
      <item>, OIB null</item>
    </izvorni_sadrzaj>
    <derivirana_varijabla naziv="DomainObject.Predmet.SudioniciListNazivOIB_1">
      <item>, OIB null</item>
      <item>, OIB 17971168737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410</properties:Words>
  <properties:Characters>2278</properties:Characters>
  <properties:Lines>65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2015-10-21T11:17:00Z</dcterms:created>
  <dc:creator>user</dc:creator>
  <cp:lastModifiedBy>Marko Makaj</cp:lastModifiedBy>
  <cp:lastPrinted>2015-10-21T11:16:00Z</cp:lastPrinted>
  <dcterms:modified xmlns:xsi="http://www.w3.org/2001/XMLSchema-instance" xsi:type="dcterms:W3CDTF">2015-10-21T11:42:00Z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