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20B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20BE8" w:rsidP="008F5996" w:rsidR="00720B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BE8" w:rsidP="008F5996" w:rsidR="00720B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20BE8" w:rsidP="008F5996" w:rsidR="00720B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20BE8" w:rsidP="008F5996" w:rsidR="00720B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20BE8" w:rsidP="008F5996" w:rsidR="00720B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20BE8" w:rsidP="008F5996" w:rsidR="00720B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7d9fda" w14:paraId="47d9fda" w:rsidRDefault="00012595" w:rsidP="00720BE8" w:rsidR="00720BE8" w:rsidRPr="00720BE8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3-</w:t>
      </w:r>
      <w:r w:rsidR="00720BE8">
        <w:rPr>
          <w:rFonts w:hAnsi="Times New Roman" w:ascii="Times New Roman"/>
          <w:sz w:val="24"/>
        </w:rPr>
        <w:t>S</w:t>
      </w:r>
      <w:r w:rsidR="00720BE8" w:rsidRPr="00720BE8">
        <w:rPr>
          <w:rFonts w:hAnsi="Times New Roman" w:ascii="Times New Roman"/>
          <w:sz w:val="24"/>
        </w:rPr>
        <w:t>t-105/14</w:t>
      </w:r>
      <w:r>
        <w:rPr>
          <w:rFonts w:hAnsi="Times New Roman" w:ascii="Times New Roman"/>
          <w:sz w:val="24"/>
        </w:rPr>
        <w:t>-62</w:t>
      </w:r>
    </w:p>
    <w:p w:rsidRDefault="002F5054" w:rsidR="002F5054">
      <w:pPr>
        <w:rPr>
          <w:rFonts w:hAnsi="Times New Roman" w:ascii="Times New Roman"/>
          <w:sz w:val="24"/>
        </w:rPr>
      </w:pPr>
    </w:p>
    <w:p w:rsidRDefault="000569C4" w:rsidP="000569C4" w:rsidR="000569C4" w:rsidRPr="0095257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VA T S K A</w:t>
      </w:r>
    </w:p>
    <w:p w:rsidRDefault="00CD011C" w:rsidP="00992C5C" w:rsidR="00992C5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A K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B21305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stečajnom postupku nad dužnikom </w:t>
      </w:r>
      <w:r w:rsidR="000569C4" w:rsidRPr="000569C4">
        <w:rPr>
          <w:rFonts w:hAnsi="Times New Roman" w:ascii="Times New Roman"/>
          <w:sz w:val="24"/>
        </w:rPr>
        <w:t>DELAMARIS-ST d.o.o. u stečaju, Samobor, Vukovarska 26, OIB: 55826056974,</w:t>
      </w:r>
      <w:r w:rsidR="00720BE8">
        <w:rPr>
          <w:rFonts w:hAnsi="Times New Roman" w:ascii="Times New Roman"/>
          <w:sz w:val="24"/>
        </w:rPr>
        <w:t xml:space="preserve"> </w:t>
      </w:r>
      <w:r w:rsidR="009C4DD9">
        <w:rPr>
          <w:rFonts w:hAnsi="Times New Roman" w:ascii="Times New Roman"/>
          <w:sz w:val="24"/>
        </w:rPr>
        <w:t>25. studenoga</w:t>
      </w:r>
      <w:r w:rsidR="00720BE8">
        <w:rPr>
          <w:rFonts w:hAnsi="Times New Roman" w:ascii="Times New Roman"/>
          <w:sz w:val="24"/>
        </w:rPr>
        <w:t xml:space="preserve"> 2015.</w:t>
      </w:r>
    </w:p>
    <w:p w:rsidRDefault="00720BE8" w:rsidP="00CD011C" w:rsidR="00720BE8">
      <w:pPr>
        <w:rPr>
          <w:rFonts w:hAnsi="Times New Roman" w:ascii="Times New Roman"/>
          <w:sz w:val="24"/>
        </w:rPr>
      </w:pPr>
    </w:p>
    <w:p w:rsidRDefault="00720BE8" w:rsidP="00720BE8" w:rsidR="00720BE8" w:rsidRPr="00720BE8">
      <w:pPr>
        <w:jc w:val="center"/>
        <w:rPr>
          <w:rFonts w:hAnsi="Times New Roman" w:ascii="Times New Roman"/>
          <w:sz w:val="24"/>
        </w:rPr>
      </w:pPr>
      <w:r w:rsidRPr="00720BE8">
        <w:rPr>
          <w:rFonts w:hAnsi="Times New Roman" w:ascii="Times New Roman"/>
          <w:sz w:val="24"/>
        </w:rPr>
        <w:t>z a k lj u č i o  j e</w:t>
      </w:r>
    </w:p>
    <w:p w:rsidRDefault="00720BE8" w:rsidP="00720BE8" w:rsidR="00720BE8" w:rsidRPr="00720BE8">
      <w:pPr>
        <w:rPr>
          <w:rFonts w:hAnsi="Times New Roman" w:ascii="Times New Roman"/>
          <w:sz w:val="24"/>
        </w:rPr>
      </w:pPr>
    </w:p>
    <w:p w:rsidRDefault="00720BE8" w:rsidP="00720BE8" w:rsidR="009C4DD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720BE8">
        <w:rPr>
          <w:rFonts w:hAnsi="Times New Roman" w:ascii="Times New Roman"/>
          <w:sz w:val="24"/>
        </w:rPr>
        <w:t xml:space="preserve">I. </w:t>
      </w:r>
      <w:r w:rsidR="001650A9">
        <w:rPr>
          <w:rFonts w:hAnsi="Times New Roman" w:ascii="Times New Roman"/>
          <w:sz w:val="24"/>
        </w:rPr>
        <w:t>Drugo p</w:t>
      </w:r>
      <w:r w:rsidRPr="00720BE8">
        <w:rPr>
          <w:rFonts w:hAnsi="Times New Roman" w:ascii="Times New Roman"/>
          <w:sz w:val="24"/>
        </w:rPr>
        <w:t xml:space="preserve">osebno ispitno ročište održat će se </w:t>
      </w:r>
      <w:r w:rsidR="001650A9" w:rsidRPr="009C4DD9">
        <w:rPr>
          <w:rFonts w:hAnsi="Times New Roman" w:ascii="Times New Roman"/>
          <w:b/>
          <w:sz w:val="24"/>
        </w:rPr>
        <w:t>13. siječnja</w:t>
      </w:r>
      <w:r w:rsidRPr="009C4DD9">
        <w:rPr>
          <w:rFonts w:hAnsi="Times New Roman" w:ascii="Times New Roman"/>
          <w:b/>
          <w:sz w:val="24"/>
        </w:rPr>
        <w:t xml:space="preserve"> 201</w:t>
      </w:r>
      <w:r w:rsidR="001650A9" w:rsidRPr="009C4DD9">
        <w:rPr>
          <w:rFonts w:hAnsi="Times New Roman" w:ascii="Times New Roman"/>
          <w:b/>
          <w:sz w:val="24"/>
        </w:rPr>
        <w:t>6</w:t>
      </w:r>
      <w:r w:rsidRPr="009C4DD9">
        <w:rPr>
          <w:rFonts w:hAnsi="Times New Roman" w:ascii="Times New Roman"/>
          <w:b/>
          <w:sz w:val="24"/>
        </w:rPr>
        <w:t xml:space="preserve">. u </w:t>
      </w:r>
      <w:r w:rsidR="001650A9" w:rsidRPr="009C4DD9">
        <w:rPr>
          <w:rFonts w:hAnsi="Times New Roman" w:ascii="Times New Roman"/>
          <w:b/>
          <w:sz w:val="24"/>
        </w:rPr>
        <w:t>9</w:t>
      </w:r>
      <w:r w:rsidR="00376A33" w:rsidRPr="009C4DD9">
        <w:rPr>
          <w:rFonts w:hAnsi="Times New Roman" w:ascii="Times New Roman"/>
          <w:b/>
          <w:sz w:val="24"/>
        </w:rPr>
        <w:t>.</w:t>
      </w:r>
      <w:r w:rsidR="001650A9" w:rsidRPr="009C4DD9">
        <w:rPr>
          <w:rFonts w:hAnsi="Times New Roman" w:ascii="Times New Roman"/>
          <w:b/>
          <w:sz w:val="24"/>
        </w:rPr>
        <w:t>00</w:t>
      </w:r>
      <w:r w:rsidRPr="009C4DD9">
        <w:rPr>
          <w:rFonts w:hAnsi="Times New Roman" w:ascii="Times New Roman"/>
          <w:b/>
          <w:sz w:val="24"/>
        </w:rPr>
        <w:t xml:space="preserve"> sati</w:t>
      </w:r>
      <w:r w:rsidRPr="00720BE8">
        <w:rPr>
          <w:rFonts w:hAnsi="Times New Roman" w:ascii="Times New Roman"/>
          <w:sz w:val="24"/>
        </w:rPr>
        <w:t xml:space="preserve">, na </w:t>
      </w:r>
    </w:p>
    <w:p w:rsidRDefault="009C4DD9" w:rsidP="00720BE8" w:rsidR="00720BE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</w:t>
      </w:r>
      <w:r w:rsidR="00720BE8" w:rsidRPr="00720BE8">
        <w:rPr>
          <w:rFonts w:hAnsi="Times New Roman" w:ascii="Times New Roman"/>
          <w:sz w:val="24"/>
        </w:rPr>
        <w:t>Trgovačkom sud</w:t>
      </w:r>
      <w:r w:rsidR="00376A33">
        <w:rPr>
          <w:rFonts w:hAnsi="Times New Roman" w:ascii="Times New Roman"/>
          <w:sz w:val="24"/>
        </w:rPr>
        <w:t>u</w:t>
      </w:r>
      <w:r w:rsidR="00720BE8" w:rsidRPr="00720BE8">
        <w:rPr>
          <w:rFonts w:hAnsi="Times New Roman" w:ascii="Times New Roman"/>
          <w:sz w:val="24"/>
        </w:rPr>
        <w:t xml:space="preserve"> u Zagrebu, Petrinjska 8, sudnica 96/II (Mala dvorana)</w:t>
      </w:r>
      <w:r w:rsidR="00376A33">
        <w:rPr>
          <w:rFonts w:hAnsi="Times New Roman" w:ascii="Times New Roman"/>
          <w:sz w:val="24"/>
        </w:rPr>
        <w:t>.</w:t>
      </w:r>
    </w:p>
    <w:p w:rsidRDefault="001650A9" w:rsidP="00720BE8" w:rsidR="001650A9">
      <w:pPr>
        <w:rPr>
          <w:rFonts w:hAnsi="Times New Roman" w:ascii="Times New Roman"/>
          <w:sz w:val="24"/>
        </w:rPr>
      </w:pPr>
    </w:p>
    <w:p w:rsidRDefault="001650A9" w:rsidP="00720BE8" w:rsidR="001650A9" w:rsidRPr="00720BE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II. Pozivaju se vjerovnici pristupiti na navedeno ročište.</w:t>
      </w:r>
    </w:p>
    <w:p w:rsidRDefault="00720BE8" w:rsidP="00720BE8" w:rsidR="00720BE8" w:rsidRPr="002C6AD0">
      <w:pPr>
        <w:rPr>
          <w:rFonts w:hAnsi="Times New Roman" w:ascii="Times New Roman"/>
          <w:sz w:val="24"/>
        </w:rPr>
      </w:pPr>
    </w:p>
    <w:p w:rsidRDefault="00720BE8" w:rsidP="00720BE8" w:rsidR="00720BE8" w:rsidRPr="002C6AD0">
      <w:pPr>
        <w:rPr>
          <w:rFonts w:hAnsi="Times New Roman" w:ascii="Times New Roman"/>
          <w:sz w:val="24"/>
        </w:rPr>
      </w:pPr>
      <w:r w:rsidRPr="002C6AD0">
        <w:rPr>
          <w:rFonts w:hAnsi="Times New Roman" w:ascii="Times New Roman"/>
          <w:sz w:val="24"/>
        </w:rPr>
        <w:tab/>
        <w:t>I</w:t>
      </w:r>
      <w:r w:rsidR="001650A9" w:rsidRPr="002C6AD0">
        <w:rPr>
          <w:rFonts w:hAnsi="Times New Roman" w:ascii="Times New Roman"/>
          <w:sz w:val="24"/>
        </w:rPr>
        <w:t>I</w:t>
      </w:r>
      <w:r w:rsidRPr="002C6AD0">
        <w:rPr>
          <w:rFonts w:hAnsi="Times New Roman" w:ascii="Times New Roman"/>
          <w:sz w:val="24"/>
        </w:rPr>
        <w:t xml:space="preserve">I. Poziv za ovo posebno ispitno ročište </w:t>
      </w:r>
      <w:r w:rsidR="001650A9" w:rsidRPr="002C6AD0">
        <w:rPr>
          <w:rFonts w:hAnsi="Times New Roman" w:ascii="Times New Roman"/>
          <w:sz w:val="24"/>
        </w:rPr>
        <w:t>objavit će se na stečajnoj e-Oglasnoj ploči.</w:t>
      </w:r>
    </w:p>
    <w:p w:rsidRDefault="00720BE8" w:rsidP="00720BE8" w:rsidR="00720BE8" w:rsidRPr="002C6AD0">
      <w:pPr>
        <w:rPr>
          <w:rFonts w:hAnsi="Times New Roman" w:ascii="Times New Roman"/>
          <w:sz w:val="24"/>
        </w:rPr>
      </w:pPr>
    </w:p>
    <w:p w:rsidRDefault="00720BE8" w:rsidP="00720BE8" w:rsidR="00720BE8" w:rsidRPr="002C6AD0">
      <w:pPr>
        <w:jc w:val="center"/>
        <w:rPr>
          <w:rFonts w:hAnsi="Times New Roman" w:ascii="Times New Roman"/>
          <w:sz w:val="24"/>
        </w:rPr>
      </w:pPr>
      <w:r w:rsidRPr="002C6AD0">
        <w:rPr>
          <w:rFonts w:hAnsi="Times New Roman" w:ascii="Times New Roman"/>
          <w:sz w:val="24"/>
        </w:rPr>
        <w:t xml:space="preserve">U Zagrebu, </w:t>
      </w:r>
      <w:r w:rsidR="001650A9" w:rsidRPr="002C6AD0">
        <w:rPr>
          <w:rFonts w:hAnsi="Times New Roman" w:ascii="Times New Roman"/>
          <w:sz w:val="24"/>
        </w:rPr>
        <w:t>25. studenoga 2015.</w:t>
      </w:r>
    </w:p>
    <w:p w:rsidRDefault="00720BE8" w:rsidP="00720BE8" w:rsidR="00720BE8" w:rsidRPr="002C6AD0">
      <w:pPr>
        <w:rPr>
          <w:rFonts w:hAnsi="Times New Roman" w:ascii="Times New Roman"/>
          <w:sz w:val="24"/>
        </w:rPr>
      </w:pPr>
    </w:p>
    <w:p w:rsidRDefault="00720BE8" w:rsidP="00720BE8" w:rsidR="00720BE8" w:rsidRPr="002C6AD0">
      <w:pPr>
        <w:rPr>
          <w:rFonts w:hAnsi="Times New Roman" w:ascii="Times New Roman"/>
          <w:sz w:val="24"/>
        </w:rPr>
      </w:pPr>
      <w:r w:rsidRPr="002C6AD0">
        <w:rPr>
          <w:rFonts w:hAnsi="Times New Roman" w:ascii="Times New Roman"/>
          <w:sz w:val="24"/>
        </w:rPr>
        <w:t xml:space="preserve">                                                                                                         S U D A C:</w:t>
      </w:r>
    </w:p>
    <w:p w:rsidRDefault="00720BE8" w:rsidP="00720BE8" w:rsidR="00720BE8" w:rsidRPr="002C6AD0">
      <w:pPr>
        <w:rPr>
          <w:rFonts w:hAnsi="Times New Roman" w:ascii="Times New Roman"/>
          <w:sz w:val="24"/>
        </w:rPr>
      </w:pPr>
      <w:r w:rsidRPr="002C6AD0">
        <w:rPr>
          <w:rFonts w:hAnsi="Times New Roman" w:ascii="Times New Roman"/>
          <w:sz w:val="24"/>
        </w:rPr>
        <w:t xml:space="preserve">                                                                                                  MIHAEL KOVAČIĆ</w:t>
      </w:r>
      <w:r w:rsidR="00012595" w:rsidRPr="002C6AD0">
        <w:rPr>
          <w:rFonts w:hAnsi="Times New Roman" w:ascii="Times New Roman"/>
          <w:sz w:val="24"/>
        </w:rPr>
        <w:t>, v.r.</w:t>
      </w:r>
    </w:p>
    <w:p w:rsidRDefault="00720BE8" w:rsidP="00720BE8" w:rsidR="00720BE8" w:rsidRPr="002C6AD0">
      <w:pPr>
        <w:rPr>
          <w:rFonts w:hAnsi="Times New Roman" w:ascii="Times New Roman"/>
          <w:sz w:val="24"/>
        </w:rPr>
      </w:pPr>
    </w:p>
    <w:p w:rsidRDefault="00720BE8" w:rsidP="00720BE8" w:rsidR="00720BE8" w:rsidRPr="002C6AD0">
      <w:pPr>
        <w:rPr>
          <w:rFonts w:hAnsi="Times New Roman" w:ascii="Times New Roman"/>
          <w:sz w:val="24"/>
        </w:rPr>
      </w:pPr>
      <w:r w:rsidRPr="002C6AD0">
        <w:rPr>
          <w:rFonts w:hAnsi="Times New Roman" w:ascii="Times New Roman"/>
          <w:sz w:val="24"/>
        </w:rPr>
        <w:t>Pravna pouka:</w:t>
      </w:r>
    </w:p>
    <w:p w:rsidRDefault="00720BE8" w:rsidP="00720BE8" w:rsidR="00720BE8" w:rsidRPr="002C6AD0">
      <w:pPr>
        <w:rPr>
          <w:rFonts w:hAnsi="Times New Roman" w:ascii="Times New Roman"/>
          <w:sz w:val="24"/>
        </w:rPr>
      </w:pPr>
      <w:r w:rsidRPr="002C6AD0">
        <w:rPr>
          <w:rFonts w:hAnsi="Times New Roman" w:ascii="Times New Roman"/>
          <w:sz w:val="24"/>
        </w:rPr>
        <w:t>Protiv zaključka nije dopuštena žalba.</w:t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</w:p>
    <w:p w:rsidRDefault="00720BE8" w:rsidP="00720BE8" w:rsidR="00720BE8" w:rsidRPr="002C6AD0">
      <w:pPr>
        <w:rPr>
          <w:rFonts w:hAnsi="Times New Roman" w:ascii="Times New Roman"/>
          <w:sz w:val="24"/>
        </w:rPr>
      </w:pPr>
      <w:r w:rsidRPr="002C6AD0">
        <w:rPr>
          <w:rFonts w:hAnsi="Times New Roman" w:ascii="Times New Roman"/>
          <w:sz w:val="24"/>
        </w:rPr>
        <w:t xml:space="preserve"> </w:t>
      </w:r>
    </w:p>
    <w:p w:rsidRDefault="00012595" w:rsidP="00720BE8" w:rsidR="00012595" w:rsidRPr="002C6AD0">
      <w:pPr>
        <w:rPr>
          <w:rFonts w:hAnsi="Times New Roman" w:ascii="Times New Roman"/>
          <w:sz w:val="24"/>
        </w:rPr>
      </w:pPr>
    </w:p>
    <w:p w:rsidRDefault="00012595" w:rsidP="00720BE8" w:rsidR="00012595" w:rsidRPr="002C6AD0">
      <w:pPr>
        <w:rPr>
          <w:rFonts w:hAnsi="Times New Roman" w:ascii="Times New Roman"/>
          <w:sz w:val="24"/>
        </w:rPr>
      </w:pP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  <w:t>Za točnost otpravka ovlašteni službenik</w:t>
      </w:r>
    </w:p>
    <w:p w:rsidRDefault="00012595" w:rsidP="00720BE8" w:rsidR="00012595" w:rsidRPr="002C6AD0">
      <w:pPr>
        <w:rPr>
          <w:rFonts w:hAnsi="Times New Roman" w:ascii="Times New Roman"/>
          <w:sz w:val="24"/>
        </w:rPr>
      </w:pP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</w:r>
      <w:r w:rsidRPr="002C6AD0">
        <w:rPr>
          <w:rFonts w:hAnsi="Times New Roman" w:ascii="Times New Roman"/>
          <w:sz w:val="24"/>
        </w:rPr>
        <w:tab/>
        <w:t>Sonja Pilić</w:t>
      </w:r>
    </w:p>
    <w:p w:rsidRDefault="00720BE8" w:rsidP="00720BE8" w:rsidR="00720BE8" w:rsidRPr="002C6AD0">
      <w:pPr>
        <w:rPr>
          <w:rFonts w:hAnsi="Times New Roman" w:ascii="Times New Roman"/>
          <w:color w:themeColor="background1" w:val="FFFFFF"/>
          <w:sz w:val="24"/>
        </w:rPr>
      </w:pPr>
      <w:r w:rsidRPr="002C6AD0">
        <w:rPr>
          <w:rFonts w:hAnsi="Times New Roman" w:ascii="Times New Roman"/>
          <w:color w:themeColor="background1" w:val="FFFFFF"/>
          <w:sz w:val="24"/>
        </w:rPr>
        <w:t>DNA:</w:t>
      </w:r>
    </w:p>
    <w:p w:rsidRDefault="00720BE8" w:rsidP="00720BE8" w:rsidR="00720BE8" w:rsidRPr="002C6AD0">
      <w:pPr>
        <w:numPr>
          <w:ilvl w:val="0"/>
          <w:numId w:val="2"/>
        </w:numPr>
        <w:rPr>
          <w:rFonts w:hAnsi="Times New Roman" w:ascii="Times New Roman"/>
          <w:color w:themeColor="background1" w:val="FFFFFF"/>
          <w:sz w:val="24"/>
        </w:rPr>
      </w:pPr>
      <w:r w:rsidRPr="002C6AD0">
        <w:rPr>
          <w:rFonts w:hAnsi="Times New Roman" w:ascii="Times New Roman"/>
          <w:color w:themeColor="background1" w:val="FFFFFF"/>
          <w:sz w:val="24"/>
        </w:rPr>
        <w:t>Stečajnom upravitelju, osobno</w:t>
      </w:r>
    </w:p>
    <w:p w:rsidRDefault="00720BE8" w:rsidP="00720BE8" w:rsidR="00720BE8" w:rsidRPr="002C6AD0">
      <w:pPr>
        <w:numPr>
          <w:ilvl w:val="0"/>
          <w:numId w:val="2"/>
        </w:numPr>
        <w:rPr>
          <w:rFonts w:hAnsi="Times New Roman" w:ascii="Times New Roman"/>
          <w:color w:themeColor="background1" w:val="FFFFFF"/>
          <w:sz w:val="24"/>
        </w:rPr>
      </w:pPr>
      <w:r w:rsidRPr="002C6AD0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720BE8" w:rsidP="001650A9" w:rsidR="00720BE8" w:rsidRPr="002C6AD0">
      <w:pPr>
        <w:ind w:left="360"/>
        <w:rPr>
          <w:rFonts w:hAnsi="Times New Roman" w:ascii="Times New Roman"/>
          <w:color w:themeColor="background1" w:val="FFFFFF"/>
          <w:sz w:val="24"/>
        </w:rPr>
      </w:pPr>
    </w:p>
    <w:p w:rsidRDefault="00720BE8" w:rsidP="00720BE8" w:rsidR="00720BE8" w:rsidRPr="002C6AD0">
      <w:pPr>
        <w:rPr>
          <w:rFonts w:hAnsi="Times New Roman" w:ascii="Times New Roman"/>
          <w:color w:themeColor="background1" w:val="FFFFFF"/>
          <w:sz w:val="24"/>
        </w:rPr>
      </w:pPr>
    </w:p>
    <w:p w:rsidRDefault="00720BE8" w:rsidP="00720BE8" w:rsidR="00720BE8" w:rsidRPr="002C6AD0">
      <w:pPr>
        <w:rPr>
          <w:rFonts w:hAnsi="Times New Roman" w:ascii="Times New Roman"/>
          <w:color w:themeColor="background1" w:val="FFFFFF"/>
          <w:sz w:val="24"/>
        </w:rPr>
      </w:pPr>
      <w:r w:rsidRPr="002C6AD0">
        <w:rPr>
          <w:rFonts w:hAnsi="Times New Roman" w:ascii="Times New Roman"/>
          <w:color w:themeColor="background1" w:val="FFFFFF"/>
          <w:sz w:val="24"/>
        </w:rPr>
        <w:t>NK:</w:t>
      </w:r>
    </w:p>
    <w:p w:rsidRDefault="00720BE8" w:rsidP="00720BE8" w:rsidR="00720BE8" w:rsidRPr="002C6AD0">
      <w:pPr>
        <w:rPr>
          <w:rFonts w:hAnsi="Times New Roman" w:ascii="Times New Roman"/>
          <w:color w:themeColor="background1" w:val="FFFFFF"/>
          <w:sz w:val="24"/>
        </w:rPr>
      </w:pPr>
      <w:r w:rsidRPr="002C6AD0">
        <w:rPr>
          <w:rFonts w:hAnsi="Times New Roman" w:ascii="Times New Roman"/>
          <w:color w:themeColor="background1" w:val="FFFFFF"/>
          <w:sz w:val="24"/>
        </w:rPr>
        <w:t xml:space="preserve">- spis u roč. </w:t>
      </w:r>
    </w:p>
    <w:p w:rsidRDefault="00720BE8" w:rsidP="00CD011C" w:rsidR="00720BE8" w:rsidRPr="002C6AD0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720BE8" w:rsidRPr="002C6AD0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9C4"/>
    <w:rsid w:val="00011653"/>
    <w:rsid w:val="00012595"/>
    <w:rsid w:val="000569C4"/>
    <w:rsid w:val="000A046A"/>
    <w:rsid w:val="000A69DA"/>
    <w:rsid w:val="000A6C23"/>
    <w:rsid w:val="000D010B"/>
    <w:rsid w:val="000D3598"/>
    <w:rsid w:val="001241C1"/>
    <w:rsid w:val="00142794"/>
    <w:rsid w:val="00160488"/>
    <w:rsid w:val="001650A9"/>
    <w:rsid w:val="00176FF7"/>
    <w:rsid w:val="00177A30"/>
    <w:rsid w:val="0021717B"/>
    <w:rsid w:val="002872CB"/>
    <w:rsid w:val="002C1105"/>
    <w:rsid w:val="002C6AD0"/>
    <w:rsid w:val="002F5054"/>
    <w:rsid w:val="00336482"/>
    <w:rsid w:val="00360318"/>
    <w:rsid w:val="00376A33"/>
    <w:rsid w:val="00391B06"/>
    <w:rsid w:val="003B3623"/>
    <w:rsid w:val="003B4319"/>
    <w:rsid w:val="003C3ECA"/>
    <w:rsid w:val="003D21F3"/>
    <w:rsid w:val="00421F02"/>
    <w:rsid w:val="00436CBD"/>
    <w:rsid w:val="004B597E"/>
    <w:rsid w:val="004E3161"/>
    <w:rsid w:val="005052EF"/>
    <w:rsid w:val="0053320C"/>
    <w:rsid w:val="0055126F"/>
    <w:rsid w:val="00564A8B"/>
    <w:rsid w:val="0057341F"/>
    <w:rsid w:val="00593FFA"/>
    <w:rsid w:val="006008F9"/>
    <w:rsid w:val="00642359"/>
    <w:rsid w:val="006E1347"/>
    <w:rsid w:val="006E39E7"/>
    <w:rsid w:val="0070227B"/>
    <w:rsid w:val="00720BE8"/>
    <w:rsid w:val="007766DE"/>
    <w:rsid w:val="007E0A65"/>
    <w:rsid w:val="007E3B92"/>
    <w:rsid w:val="008217D5"/>
    <w:rsid w:val="008B6BCE"/>
    <w:rsid w:val="008C7245"/>
    <w:rsid w:val="008F7361"/>
    <w:rsid w:val="00940D76"/>
    <w:rsid w:val="00942BD4"/>
    <w:rsid w:val="00971434"/>
    <w:rsid w:val="00971D49"/>
    <w:rsid w:val="00973546"/>
    <w:rsid w:val="00992C5C"/>
    <w:rsid w:val="009C4DD9"/>
    <w:rsid w:val="009D51F4"/>
    <w:rsid w:val="00AC30C2"/>
    <w:rsid w:val="00B21305"/>
    <w:rsid w:val="00B36118"/>
    <w:rsid w:val="00B36163"/>
    <w:rsid w:val="00B52117"/>
    <w:rsid w:val="00C32C1D"/>
    <w:rsid w:val="00C74832"/>
    <w:rsid w:val="00CD011C"/>
    <w:rsid w:val="00DB5644"/>
    <w:rsid w:val="00E066CE"/>
    <w:rsid w:val="00E24AF4"/>
    <w:rsid w:val="00E27F3C"/>
    <w:rsid w:val="00E50768"/>
    <w:rsid w:val="00EA38C9"/>
    <w:rsid w:val="00EA52A1"/>
    <w:rsid w:val="00EF42CF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20BE8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0BE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2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B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BD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B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B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20BE8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0BE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2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B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BD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B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B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2014.</izvorni_sadrzaj>
    <derivirana_varijabla naziv="DomainObject.Predmet.DatumOsnivanja_1">14.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2014.</izvorni_sadrzaj>
    <derivirana_varijabla naziv="DomainObject.Predmet.DatumRjesavanja_1">25. veljače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se nalazi u Su-500/15 od 15.5.15.</izvorni_sadrzaj>
    <derivirana_varijabla naziv="DomainObject.Predmet.Opis_1">spis se nalazi u Su-500/15 od 15.5.15.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veza - 40. ST-1263/13</izvorni_sadrzaj>
    <derivirana_varijabla naziv="DomainObject.Predmet.PrimjedbaSuca_1">veza - 40. ST-1263/13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DELAMARIS-ST d.o.o. za trgovinu i graditeljstvo</izvorni_sadrzaj>
    <derivirana_varijabla naziv="DomainObject.Predmet.ProtustrankaFormated_1">  DELAMARIS-ST d.o.o. za trgovinu i graditeljstvo</derivirana_varijabla>
  </DomainObject.Predmet.ProtustrankaFormated>
  <DomainObject.Predmet.ProtustrankaFormatedOIB>
    <izvorni_sadrzaj>  DELAMARIS-ST d.o.o. za trgovinu i graditeljstvo, OIB 55826056974</izvorni_sadrzaj>
    <derivirana_varijabla naziv="DomainObject.Predmet.ProtustrankaFormatedOIB_1">  DELAMARIS-ST d.o.o. za trgovinu i graditeljstvo, OIB 55826056974</derivirana_varijabla>
  </DomainObject.Predmet.ProtustrankaFormatedOIB>
  <DomainObject.Predmet.ProtustrankaFormatedWithAdress>
    <izvorni_sadrzaj> DELAMARIS-ST d.o.o. za trgovinu i graditeljstvo, Fakultetsko dobro 4, 10000 Zagreb</izvorni_sadrzaj>
    <derivirana_varijabla naziv="DomainObject.Predmet.ProtustrankaFormatedWithAdress_1"> DELAMARIS-ST d.o.o. za trgovinu i graditeljstvo, Fakultetsko dobro 4, 10000 Zagreb</derivirana_varijabla>
  </DomainObject.Predmet.ProtustrankaFormatedWithAdress>
  <DomainObject.Predmet.ProtustrankaFormatedWithAdressOIB>
    <izvorni_sadrzaj> DELAMARIS-ST d.o.o. za trgovinu i graditeljstvo, OIB 55826056974, Fakultetsko dobro 4, 10000 Zagreb</izvorni_sadrzaj>
    <derivirana_varijabla naziv="DomainObject.Predmet.ProtustrankaFormatedWithAdressOIB_1"> DELAMARIS-ST d.o.o. za trgovinu i graditeljstvo, OIB 55826056974, Fakultetsko dobro 4, 10000 Zagreb</derivirana_varijabla>
  </DomainObject.Predmet.ProtustrankaFormatedWithAdressOIB>
  <DomainObject.Predmet.ProtustrankaWithAdress>
    <izvorni_sadrzaj>DELAMARIS-ST d.o.o. za trgovinu i graditeljstvo Fakultetsko dobro 4, 10000 Zagreb</izvorni_sadrzaj>
    <derivirana_varijabla naziv="DomainObject.Predmet.ProtustrankaWithAdress_1">DELAMARIS-ST d.o.o. za trgovinu i graditeljstvo Fakultetsko dobro 4, 10000 Zagreb</derivirana_varijabla>
  </DomainObject.Predmet.ProtustrankaWithAdress>
  <DomainObject.Predmet.ProtustrankaWithAdressOIB>
    <izvorni_sadrzaj>DELAMARIS-ST d.o.o. za trgovinu i graditeljstvo, OIB 55826056974, Fakultetsko dobro 4, 10000 Zagreb</izvorni_sadrzaj>
    <derivirana_varijabla naziv="DomainObject.Predmet.ProtustrankaWithAdressOIB_1">DELAMARIS-ST d.o.o. za trgovinu i graditeljstvo, OIB 55826056974, Fakultetsko dobro 4, 10000 Zagreb</derivirana_varijabla>
  </DomainObject.Predmet.ProtustrankaWithAdressOIB>
  <DomainObject.Predmet.ProtustrankaNazivFormated>
    <izvorni_sadrzaj>DELAMARIS-ST d.o.o. za trgovinu i graditeljstvo</izvorni_sadrzaj>
    <derivirana_varijabla naziv="DomainObject.Predmet.ProtustrankaNazivFormated_1">DELAMARIS-ST d.o.o. za trgovinu i graditeljstvo</derivirana_varijabla>
  </DomainObject.Predmet.ProtustrankaNazivFormated>
  <DomainObject.Predmet.ProtustrankaNazivFormatedOIB>
    <izvorni_sadrzaj>DELAMARIS-ST d.o.o. za trgovinu i graditeljstvo, OIB 55826056974</izvorni_sadrzaj>
    <derivirana_varijabla naziv="DomainObject.Predmet.ProtustrankaNazivFormatedOIB_1">DELAMARIS-ST d.o.o. za trgovinu i graditeljstvo, OIB 55826056974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EMIL DUŠIĆ-PETRIĆ; VODOOPSKRBA I ODVODNJA CRES LOŠINJ društvo s ograničenom odgovornošću za vodoopskrbu i odvodnju; H-abduco d.o.o.</izvorni_sadrzaj>
    <derivirana_varijabla naziv="DomainObject.Predmet.StrankaFormated_1">  EMIL DUŠIĆ-PETRIĆ; VODOOPSKRBA I ODVODNJA CRES LOŠINJ društvo s ograničenom odgovornošću za vodoopskrbu i odvodnju; H-abduco d.o.o.</derivirana_varijabla>
  </DomainObject.Predmet.StrankaFormated>
  <DomainObject.Predmet.StrankaFormatedOIB>
    <izvorni_sadrzaj>  EMIL DUŠIĆ-PETRIĆ, OIB 76633570346; VODOOPSKRBA I ODVODNJA CRES LOŠINJ društvo s ograničenom odgovornošću za vodoopskrbu i odvodnju, OIB 55232800223; H-abduco d.o.o.</izvorni_sadrzaj>
    <derivirana_varijabla naziv="DomainObject.Predmet.StrankaFormatedOIB_1">  EMIL DUŠIĆ-PETRIĆ, OIB 76633570346; VODOOPSKRBA I ODVODNJA CRES LOŠINJ društvo s ograničenom odgovornošću za vodoopskrbu i odvodnju, OIB 55232800223; H-abduco d.o.o.</derivirana_varijabla>
  </DomainObject.Predmet.StrankaFormatedOIB>
  <DomainObject.Predmet.StrankaFormatedWithAdress>
    <izvorni_sadrzaj> EMIL DUŠIĆ-PETRIĆ, LACO SERCIO BB, 52210 Rovinj; VODOOPSKRBA I ODVODNJA CRES LOŠINJ društvo s ograničenom odgovornošću za vodoopskrbu i odvodnju, Turion 20/A, 51557 Cres; H-abduco d.o.o.</izvorni_sadrzaj>
    <derivirana_varijabla naziv="DomainObject.Predmet.StrankaFormatedWithAdress_1"> EMIL DUŠIĆ-PETRIĆ, LACO SERCIO BB, 52210 Rovinj; VODOOPSKRBA I ODVODNJA CRES LOŠINJ društvo s ograničenom odgovornošću za vodoopskrbu i odvodnju, Turion 20/A, 51557 Cres; H-abduco d.o.o.</derivirana_varijabla>
  </DomainObject.Predmet.StrankaFormatedWithAdress>
  <DomainObject.Predmet.StrankaFormatedWithAdressOIB>
    <izvorni_sadrzaj> EMIL DUŠIĆ-PETRIĆ, OIB 76633570346, LACO SERCIO BB, 52210 Rovinj; VODOOPSKRBA I ODVODNJA CRES LOŠINJ društvo s ograničenom odgovornošću za vodoopskrbu i odvodnju, OIB 55232800223, Turion 20/A, 51557 Cres; H-abduco d.o.o.</izvorni_sadrzaj>
    <derivirana_varijabla naziv="DomainObject.Predmet.StrankaFormatedWithAdressOIB_1"> EMIL DUŠIĆ-PETRIĆ, OIB 76633570346, LACO SERCIO BB, 52210 Rovinj; VODOOPSKRBA I ODVODNJA CRES LOŠINJ društvo s ograničenom odgovornošću za vodoopskrbu i odvodnju, OIB 55232800223, Turion 20/A, 51557 Cres; H-abduco d.o.o.</derivirana_varijabla>
  </DomainObject.Predmet.StrankaFormatedWithAdressOIB>
  <DomainObject.Predmet.StrankaWithAdress>
    <izvorni_sadrzaj>EMIL DUŠIĆ-PETRIĆ LACO SERCIO BB,52210 Rovinj,VODOOPSKRBA I ODVODNJA CRES LOŠINJ društvo s ograničenom odgovornošću za vodoopskrbu i odvodnju Turion 20/A,51557 Cres,H-abduco d.o.o. </izvorni_sadrzaj>
    <derivirana_varijabla naziv="DomainObject.Predmet.StrankaWithAdress_1">EMIL DUŠIĆ-PETRIĆ LACO SERCIO BB,52210 Rovinj,VODOOPSKRBA I ODVODNJA CRES LOŠINJ društvo s ograničenom odgovornošću za vodoopskrbu i odvodnju Turion 20/A,51557 Cres,H-abduco d.o.o. </derivirana_varijabla>
  </DomainObject.Predmet.StrankaWithAdress>
  <DomainObject.Predmet.StrankaWithAdressOIB>
    <izvorni_sadrzaj>EMIL DUŠIĆ-PETRIĆ, OIB 76633570346, LACO SERCIO BB,52210 Rovinj,VODOOPSKRBA I ODVODNJA CRES LOŠINJ društvo s ograničenom odgovornošću za vodoopskrbu i odvodnju, OIB 55232800223, Turion 20/A,51557 Cres,H-abduco d.o.o.</izvorni_sadrzaj>
    <derivirana_varijabla naziv="DomainObject.Predmet.StrankaWithAdressOIB_1">EMIL DUŠIĆ-PETRIĆ, OIB 76633570346, LACO SERCIO BB,52210 Rovinj,VODOOPSKRBA I ODVODNJA CRES LOŠINJ društvo s ograničenom odgovornošću za vodoopskrbu i odvodnju, OIB 55232800223, Turion 20/A,51557 Cres,H-abduco d.o.o.</derivirana_varijabla>
  </DomainObject.Predmet.StrankaWithAdressOIB>
  <DomainObject.Predmet.StrankaNazivFormated>
    <izvorni_sadrzaj>EMIL DUŠIĆ-PETRIĆ,VODOOPSKRBA I ODVODNJA CRES LOŠINJ društvo s ograničenom odgovornošću za vodoopskrbu i odvodnju,H-abduco d.o.o.</izvorni_sadrzaj>
    <derivirana_varijabla naziv="DomainObject.Predmet.StrankaNazivFormated_1">EMIL DUŠIĆ-PETRIĆ,VODOOPSKRBA I ODVODNJA CRES LOŠINJ društvo s ograničenom odgovornošću za vodoopskrbu i odvodnju,H-abduco d.o.o.</derivirana_varijabla>
  </DomainObject.Predmet.StrankaNazivFormated>
  <DomainObject.Predmet.StrankaNazivFormatedOIB>
    <izvorni_sadrzaj>EMIL DUŠIĆ-PETRIĆ, OIB 76633570346,VODOOPSKRBA I ODVODNJA CRES LOŠINJ društvo s ograničenom odgovornošću za vodoopskrbu i odvodnju, OIB 55232800223,H-abduco d.o.o.</izvorni_sadrzaj>
    <derivirana_varijabla naziv="DomainObject.Predmet.StrankaNazivFormatedOIB_1">EMIL DUŠIĆ-PETRIĆ, OIB 76633570346,VODOOPSKRBA I ODVODNJA CRES LOŠINJ društvo s ograničenom odgovornošću za vodoopskrbu i odvodnju, OIB 55232800223,H-abduco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Formated_1">
      <item>EMIL DUŠIĆ-PETRIĆ</item>
      <item>VODOOPSKRBA I ODVODNJA CRES LOŠINJ društvo s ograničenom odgovornošću za vodoopskrbu i odvodnju</item>
      <item>H-abduco d.o.o.</item>
    </derivirana_varijabla>
  </DomainObject.Predmet.StrankaListFormated>
  <DomainObject.Predmet.StrankaList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FormatedOIB>
  <DomainObject.Predmet.StrankaListFormatedWithAdress>
    <izvorni_sadrzaj>
      <item>EMIL DUŠIĆ-PETRIĆ, LACO SERCIO BB, 52210 Rovinj</item>
      <item>VODOOPSKRBA I ODVODNJA CRES LOŠINJ društvo s ograničenom odgovornošću za vodoopskrbu i odvodnju, Turion 20/A, 51557 Cres</item>
      <item>H-abduco d.o.o.</item>
    </izvorni_sadrzaj>
    <derivirana_varijabla naziv="DomainObject.Predmet.StrankaListFormatedWithAdress_1">
      <item>EMIL DUŠIĆ-PETRIĆ, LACO SERCIO BB, 52210 Rovinj</item>
      <item>VODOOPSKRBA I ODVODNJA CRES LOŠINJ društvo s ograničenom odgovornošću za vodoopskrbu i odvodnju, Turion 20/A, 51557 Cres</item>
      <item>H-abduco d.o.o.</item>
    </derivirana_varijabla>
  </DomainObject.Predmet.StrankaListFormatedWithAdress>
  <DomainObject.Predmet.StrankaListFormatedWithAdressOIB>
    <izvorni_sadrzaj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izvorni_sadrzaj>
    <derivirana_varijabla naziv="DomainObject.Predmet.StrankaListFormatedWithAdressOIB_1"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derivirana_varijabla>
  </DomainObject.Predmet.StrankaListFormatedWithAdressOIB>
  <DomainObject.Predmet.StrankaListNaziv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NazivFormated_1">
      <item>EMIL DUŠIĆ-PETRIĆ</item>
      <item>VODOOPSKRBA I ODVODNJA CRES LOŠINJ društvo s ograničenom odgovornošću za vodoopskrbu i odvodnju</item>
      <item>H-abduco d.o.o.</item>
    </derivirana_varijabla>
  </DomainObject.Predmet.StrankaListNazivFormated>
  <DomainObject.Predmet.StrankaListNaziv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Naziv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NazivFormatedOIB>
  <DomainObject.Predmet.ProtuStrankaListFormated>
    <izvorni_sadrzaj>
      <item>DELAMARIS-ST d.o.o. za trgovinu i graditeljstvo</item>
    </izvorni_sadrzaj>
    <derivirana_varijabla naziv="DomainObject.Predmet.ProtuStrankaListFormated_1">
      <item>DELAMARIS-ST d.o.o. za trgovinu i graditeljstvo</item>
    </derivirana_varijabla>
  </DomainObject.Predmet.ProtuStrankaListFormated>
  <DomainObject.Predmet.ProtuStrankaListFormatedOIB>
    <izvorni_sadrzaj>
      <item>DELAMARIS-ST d.o.o. za trgovinu i graditeljstvo, OIB 55826056974</item>
    </izvorni_sadrzaj>
    <derivirana_varijabla naziv="DomainObject.Predmet.ProtuStrankaListFormatedOIB_1">
      <item>DELAMARIS-ST d.o.o. za trgovinu i graditeljstvo, OIB 55826056974</item>
    </derivirana_varijabla>
  </DomainObject.Predmet.ProtuStrankaListFormatedOIB>
  <DomainObject.Predmet.ProtuStrankaListFormatedWithAdress>
    <izvorni_sadrzaj>
      <item>DELAMARIS-ST d.o.o. za trgovinu i graditeljstvo, Fakultetsko dobro 4, 10000 Zagreb</item>
    </izvorni_sadrzaj>
    <derivirana_varijabla naziv="DomainObject.Predmet.ProtuStrankaListFormatedWithAdress_1">
      <item>DELAMARIS-ST d.o.o. za trgovinu i graditeljstvo, Fakultetsko dobro 4, 10000 Zagreb</item>
    </derivirana_varijabla>
  </DomainObject.Predmet.ProtuStrankaListFormatedWithAdress>
  <DomainObject.Predmet.ProtuStrankaListFormatedWithAdressOIB>
    <izvorni_sadrzaj>
      <item>DELAMARIS-ST d.o.o. za trgovinu i graditeljstvo, OIB 55826056974, Fakultetsko dobro 4, 10000 Zagreb</item>
    </izvorni_sadrzaj>
    <derivirana_varijabla naziv="DomainObject.Predmet.ProtuStrankaListFormatedWithAdressOIB_1">
      <item>DELAMARIS-ST d.o.o. za trgovinu i graditeljstvo, OIB 55826056974, Fakultetsko dobro 4, 10000 Zagreb</item>
    </derivirana_varijabla>
  </DomainObject.Predmet.ProtuStrankaListFormatedWithAdressOIB>
  <DomainObject.Predmet.ProtuStrankaListNazivFormated>
    <izvorni_sadrzaj>
      <item>DELAMARIS-ST d.o.o. za trgovinu i graditeljstvo</item>
    </izvorni_sadrzaj>
    <derivirana_varijabla naziv="DomainObject.Predmet.ProtuStrankaListNazivFormated_1">
      <item>DELAMARIS-ST d.o.o. za trgovinu i graditeljstvo</item>
    </derivirana_varijabla>
  </DomainObject.Predmet.ProtuStrankaListNazivFormated>
  <DomainObject.Predmet.ProtuStrankaListNazivFormatedOIB>
    <izvorni_sadrzaj>
      <item>DELAMARIS-ST d.o.o. za trgovinu i graditeljstvo, OIB 55826056974</item>
    </izvorni_sadrzaj>
    <derivirana_varijabla naziv="DomainObject.Predmet.ProtuStrankaListNazivFormatedOIB_1">
      <item>DELAMARIS-ST d.o.o. za trgovinu i graditeljstvo, OIB 55826056974</item>
    </derivirana_varijabla>
  </DomainObject.Predmet.ProtuStrankaListNazivFormatedOIB>
  <DomainObject.Predmet.OstaliListFormated>
    <izvorni_sadrzaj>
      <item>Josip Lončarić</item>
      <item>hrvoje kraljičković</item>
    </izvorni_sadrzaj>
    <derivirana_varijabla naziv="DomainObject.Predmet.OstaliListFormated_1">
      <item>Josip Lončarić</item>
      <item>hrvoje kraljičković</item>
    </derivirana_varijabla>
  </DomainObject.Predmet.OstaliListFormated>
  <DomainObject.Predmet.OstaliListFormatedOIB>
    <izvorni_sadrzaj>
      <item>Josip Lončarić, OIB 14673501229</item>
      <item>hrvoje kraljičković</item>
    </izvorni_sadrzaj>
    <derivirana_varijabla naziv="DomainObject.Predmet.OstaliListFormatedOIB_1">
      <item>Josip Lončarić, OIB 14673501229</item>
      <item>hrvoje kraljičković</item>
    </derivirana_varijabla>
  </DomainObject.Predmet.OstaliListFormatedOIB>
  <DomainObject.Predmet.OstaliListFormatedWithAdress>
    <izvorni_sadrzaj>
      <item>Josip Lončarić, Kosirnikova 9, Zagreb</item>
      <item>hrvoje kraljičković, Trg hrvatskih velikana 4, 10000 Zagreb</item>
    </izvorni_sadrzaj>
    <derivirana_varijabla naziv="DomainObject.Predmet.OstaliListFormatedWithAdress_1">
      <item>Josip Lončarić, Kosirnikova 9, Zagreb</item>
      <item>hrvoje kraljičković, Trg hrvatskih velikana 4, 10000 Zagreb</item>
    </derivirana_varijabla>
  </DomainObject.Predmet.OstaliListFormatedWithAdress>
  <DomainObject.Predmet.OstaliListFormatedWithAdressOIB>
    <izvorni_sadrzaj>
      <item>Josip Lončarić, OIB 14673501229, Kosirnikova 9, Zagreb</item>
      <item>hrvoje kraljičković, Trg hrvatskih velikana 4, 10000 Zagreb</item>
    </izvorni_sadrzaj>
    <derivirana_varijabla naziv="DomainObject.Predmet.OstaliListFormatedWithAdressOIB_1">
      <item>Josip Lončarić, OIB 14673501229, Kosirnikova 9, Zagreb</item>
      <item>hrvoje kraljičković, Trg hrvatskih velikana 4, 10000 Zagreb</item>
    </derivirana_varijabla>
  </DomainObject.Predmet.OstaliListFormatedWithAdressOIB>
  <DomainObject.Predmet.OstaliListNazivFormated>
    <izvorni_sadrzaj>
      <item>Josip Lončarić</item>
      <item>hrvoje kraljičković</item>
    </izvorni_sadrzaj>
    <derivirana_varijabla naziv="DomainObject.Predmet.OstaliListNazivFormated_1">
      <item>Josip Lončarić</item>
      <item>hrvoje kraljičković</item>
    </derivirana_varijabla>
  </DomainObject.Predmet.OstaliListNazivFormated>
  <DomainObject.Predmet.OstaliListNazivFormatedOIB>
    <izvorni_sadrzaj>
      <item>Josip Lončarić, OIB 14673501229</item>
      <item>hrvoje kraljičković</item>
    </izvorni_sadrzaj>
    <derivirana_varijabla naziv="DomainObject.Predmet.OstaliListNazivFormatedOIB_1">
      <item>Josip Lončarić, OIB 14673501229</item>
      <item>hrvoje kraljičković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EMIL DUŠIĆ-PETRIĆ i dr.</izvorni_sadrzaj>
    <derivirana_varijabla naziv="DomainObject.Predmet.StrankaIDrugi_1">EMIL DUŠIĆ-PETRIĆ i dr.</derivirana_varijabla>
  </DomainObject.Predmet.StrankaIDrugi>
  <DomainObject.Predmet.ProtustrankaIDrugi>
    <izvorni_sadrzaj>DELAMARIS-ST d.o.o. za trgovinu i graditeljstvo</izvorni_sadrzaj>
    <derivirana_varijabla naziv="DomainObject.Predmet.ProtustrankaIDrugi_1">DELAMARIS-ST d.o.o. za trgovinu i graditeljstvo</derivirana_varijabla>
  </DomainObject.Predmet.ProtustrankaIDrugi>
  <DomainObject.Predmet.StrankaIDrugiAdressOIB>
    <izvorni_sadrzaj>EMIL DUŠIĆ-PETRIĆ, OIB 76633570346, LACO SERCIO BB, 52210 Rovinj i dr.</izvorni_sadrzaj>
    <derivirana_varijabla naziv="DomainObject.Predmet.StrankaIDrugiAdressOIB_1">EMIL DUŠIĆ-PETRIĆ, OIB 76633570346, LACO SERCIO BB, 52210 Rovinj i dr.</derivirana_varijabla>
  </DomainObject.Predmet.StrankaIDrugiAdressOIB>
  <DomainObject.Predmet.ProtustrankaIDrugiAdressOIB>
    <izvorni_sadrzaj>DELAMARIS-ST d.o.o. za trgovinu i graditeljstvo, OIB 55826056974, Fakultetsko dobro 4, 10000 Zagreb</izvorni_sadrzaj>
    <derivirana_varijabla naziv="DomainObject.Predmet.ProtustrankaIDrugiAdressOIB_1">DELAMARIS-ST d.o.o. za trgovinu i graditeljstvo, OIB 55826056974, Fakultetsko dobro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2014.</izvorni_sadrzaj>
    <derivirana_varijabla naziv="DomainObject.Predmet.OdlukaRjesenje.DatumDonosenjaOdluke_1">21. veljače 2014.</derivirana_varijabla>
  </DomainObject.Predmet.OdlukaRjesenje.DatumDonosenjaOdluke>
  <DomainObject.Predmet.OdlukaRjesenje.DatumPravomocnosti>
    <izvorni_sadrzaj>27. veljače 2014.</izvorni_sadrzaj>
    <derivirana_varijabla naziv="DomainObject.Predmet.OdlukaRjesenje.DatumPravomocnosti_1">27. veljače 2014.</derivirana_varijabla>
  </DomainObject.Predmet.OdlukaRjesenje.DatumPravomocnosti>
  <DomainObject.Predmet.OdlukaRjesenje.Oznaka>
    <izvorni_sadrzaj>St-105/2014-2</izvorni_sadrzaj>
    <derivirana_varijabla naziv="DomainObject.Predmet.OdlukaRjesenje.Oznaka_1">St-105/2014-2</derivirana_varijabla>
  </DomainObject.Predmet.OdlukaRjesenje.Oznaka>
  <DomainObject.Predmet.SudioniciListNaziv>
    <izvorni_sadrzaj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izvorni_sadrzaj>
    <derivirana_varijabla naziv="DomainObject.Predmet.SudioniciListNaziv_1"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derivirana_varijabla>
  </DomainObject.Predmet.SudioniciListNaziv>
  <DomainObject.Predmet.SudioniciListAdressOIB>
    <izvorni_sadrzaj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izvorni_sadrzaj>
    <derivirana_varijabla naziv="DomainObject.Predmet.SudioniciListAdressOIB_1"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76633570346</item>
      <item>, OIB 55826056974</item>
      <item>, OIB 14673501229</item>
      <item>, OIB null</item>
      <item>, OIB 55232800223</item>
      <item>, OIB null</item>
    </izvorni_sadrzaj>
    <derivirana_varijabla naziv="DomainObject.Predmet.SudioniciListNazivOIB_1">
      <item>, OIB 76633570346</item>
      <item>, OIB 55826056974</item>
      <item>, OIB 14673501229</item>
      <item>, OIB null</item>
      <item>, OIB 55232800223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715</properties:Characters>
  <properties:Lines>42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2015-11-25T12:21:00Z</dcterms:created>
  <dc:creator>Mihael Kovačić</dc:creator>
  <cp:lastModifiedBy>Sonja Pilić</cp:lastModifiedBy>
  <cp:lastPrinted>2015-11-25T12:23:00Z</cp:lastPrinted>
  <dcterms:modified xmlns:xsi="http://www.w3.org/2001/XMLSchema-instance" xsi:type="dcterms:W3CDTF">2015-11-25T12:36:00Z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