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eae9" w14:paraId="e6bea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D5313F">
        <w:t>5</w:t>
      </w:r>
      <w:r w:rsidR="0054333F">
        <w:t>717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D5313F">
        <w:t>5</w:t>
      </w:r>
      <w:r w:rsidR="0054333F">
        <w:t>717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992675" w:rsidR="0099267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C0D15">
        <w:t xml:space="preserve"> </w:t>
      </w:r>
      <w:r w:rsidR="0054333F">
        <w:t>ŠTROK</w:t>
      </w:r>
      <w:r w:rsidR="0054333F" w:rsidRPr="00CB1F3F">
        <w:t xml:space="preserve"> d.o.o., OIB: </w:t>
      </w:r>
      <w:r w:rsidR="0054333F">
        <w:t>09902160553</w:t>
      </w:r>
      <w:r w:rsidR="0054333F" w:rsidRPr="00CB1F3F">
        <w:t xml:space="preserve">, </w:t>
      </w:r>
      <w:r w:rsidR="0054333F">
        <w:t>Velika Gorica</w:t>
      </w:r>
      <w:r w:rsidR="0054333F" w:rsidRPr="00CB1F3F">
        <w:t xml:space="preserve">, </w:t>
      </w:r>
      <w:proofErr w:type="spellStart"/>
      <w:r w:rsidR="0054333F">
        <w:t>Plepelićeva</w:t>
      </w:r>
      <w:proofErr w:type="spellEnd"/>
      <w:r w:rsidR="0054333F">
        <w:t xml:space="preserve"> 19 b.</w:t>
      </w:r>
    </w:p>
    <w:p w:rsidRDefault="0054333F" w:rsidP="0054333F" w:rsidR="0054333F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54333F">
        <w:t>59.587,03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7F2" w:rsidR="00BD57F2">
      <w:r>
        <w:separator/>
      </w:r>
    </w:p>
  </w:endnote>
  <w:endnote w:id="0" w:type="continuationSeparator">
    <w:p w:rsidRDefault="00BD57F2" w:rsidR="00BD5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7F2" w:rsidR="00BD57F2">
      <w:r>
        <w:separator/>
      </w:r>
    </w:p>
  </w:footnote>
  <w:footnote w:id="0" w:type="continuationSeparator">
    <w:p w:rsidRDefault="00BD57F2" w:rsidR="00BD5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BC0D15"/>
    <w:rsid w:val="00BD57F2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07EEF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5717</izvorni_sadrzaj>
    <derivirana_varijabla naziv="DomainObject.Predmet.Broj_1">5717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St-5717/2015</izvorni_sadrzaj>
    <derivirana_varijabla naziv="DomainObject.Predmet.OznakaBroj_1">St-5717/2015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ŠTROK d.o.o. zastupanog po punomoćniku Goran Štrok</izvorni_sadrzaj>
    <derivirana_varijabla naziv="DomainObject.Predmet.ProtustrankaFormated_1">  ŠTROK d.o.o. zastupanog po punomoćniku Goran Štrok</derivirana_varijabla>
  </DomainObject.Predmet.ProtustrankaFormated>
  <DomainObject.Predmet.ProtustrankaFormatedOIB>
    <izvorni_sadrzaj>  ŠTROK d.o.o., OIB 09902160553 zastupanog po punomoćniku Goran Štrok</izvorni_sadrzaj>
    <derivirana_varijabla naziv="DomainObject.Predmet.ProtustrankaFormatedOIB_1">  ŠTROK d.o.o., OIB 09902160553 zastupanog po punomoćniku Goran Štrok</derivirana_varijabla>
  </DomainObject.Predmet.ProtustrankaFormatedOIB>
  <DomainObject.Predmet.ProtustrankaFormatedWithAdress>
    <izvorni_sadrzaj> ŠTROK d.o.o., Plepelićeva 19/b, 10410 Velika Gorica zastupanog po punomoćniku Goran Štrok</izvorni_sadrzaj>
    <derivirana_varijabla naziv="DomainObject.Predmet.ProtustrankaFormatedWithAdress_1"> ŠTROK d.o.o., Plepelićeva 19/b, 10410 Velika Gorica zastupanog po punomoćniku Goran Štrok</derivirana_varijabla>
  </DomainObject.Predmet.ProtustrankaFormatedWithAdress>
  <DomainObject.Predmet.ProtustrankaFormatedWithAdressOIB>
    <izvorni_sadrzaj> ŠTROK d.o.o., OIB 09902160553, Plepelićeva 19/b, 10410 Velika Gorica zastupanog po punomoćniku Goran Štrok</izvorni_sadrzaj>
    <derivirana_varijabla naziv="DomainObject.Predmet.ProtustrankaFormatedWithAdressOIB_1"> ŠTROK d.o.o., OIB 09902160553, Plepelićeva 19/b, 10410 Velika Gorica zastupanog po punomoćniku Goran Štrok</derivirana_varijabla>
  </DomainObject.Predmet.ProtustrankaFormatedWithAdressOIB>
  <DomainObject.Predmet.ProtustrankaWithAdress>
    <izvorni_sadrzaj>ŠTROK d.o.o. Plepelićeva 19/b, 10410 Velika Gorica</izvorni_sadrzaj>
    <derivirana_varijabla naziv="DomainObject.Predmet.ProtustrankaWithAdress_1">ŠTROK d.o.o. Plepelićeva 19/b, 10410 Velika Gorica</derivirana_varijabla>
  </DomainObject.Predmet.ProtustrankaWithAdress>
  <DomainObject.Predmet.ProtustrankaWithAdressOIB>
    <izvorni_sadrzaj>ŠTROK d.o.o., OIB 09902160553, Plepelićeva 19/b, 10410 Velika Gorica</izvorni_sadrzaj>
    <derivirana_varijabla naziv="DomainObject.Predmet.ProtustrankaWithAdressOIB_1">ŠTROK d.o.o., OIB 09902160553, Plepelićeva 19/b, 10410 Velika Gorica</derivirana_varijabla>
  </DomainObject.Predmet.ProtustrankaWithAdressOIB>
  <DomainObject.Predmet.ProtustrankaNazivFormated>
    <izvorni_sadrzaj>ŠTROK d.o.o.</izvorni_sadrzaj>
    <derivirana_varijabla naziv="DomainObject.Predmet.ProtustrankaNazivFormated_1">ŠTROK d.o.o.</derivirana_varijabla>
  </DomainObject.Predmet.ProtustrankaNazivFormated>
  <DomainObject.Predmet.ProtustrankaNazivFormatedOIB>
    <izvorni_sadrzaj>ŠTROK d.o.o., OIB 09902160553</izvorni_sadrzaj>
    <derivirana_varijabla naziv="DomainObject.Predmet.ProtustrankaNazivFormatedOIB_1">ŠTROK d.o.o., OIB 09902160553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ŠTROK d.o.o. zastupanog po punomoćniku Goran Štrok</item>
    </izvorni_sadrzaj>
    <derivirana_varijabla naziv="DomainObject.Predmet.ProtuStrankaListFormated_1">
      <item>ŠTROK d.o.o. zastupanog po punomoćniku Goran Štrok</item>
    </derivirana_varijabla>
  </DomainObject.Predmet.ProtuStrankaListFormated>
  <DomainObject.Predmet.ProtuStrankaListFormatedOIB>
    <izvorni_sadrzaj>
      <item>ŠTROK d.o.o., OIB 09902160553 zastupanog po punomoćniku Goran Štrok</item>
    </izvorni_sadrzaj>
    <derivirana_varijabla naziv="DomainObject.Predmet.ProtuStrankaListFormatedOIB_1">
      <item>ŠTROK d.o.o., OIB 09902160553 zastupanog po punomoćniku Goran Štrok</item>
    </derivirana_varijabla>
  </DomainObject.Predmet.ProtuStrankaListFormatedOIB>
  <DomainObject.Predmet.ProtuStrankaListFormatedWithAdress>
    <izvorni_sadrzaj>
      <item>ŠTROK d.o.o., Plepelićeva 19/b, 10410 Velika Gorica zastupanog po punomoćniku Goran Štrok</item>
    </izvorni_sadrzaj>
    <derivirana_varijabla naziv="DomainObject.Predmet.ProtuStrankaListFormatedWithAdress_1">
      <item>ŠTROK d.o.o., Plepelićeva 19/b, 10410 Velika Gorica zastupanog po punomoćniku Goran Štrok</item>
    </derivirana_varijabla>
  </DomainObject.Predmet.ProtuStrankaListFormatedWithAdress>
  <DomainObject.Predmet.ProtuStrankaListFormatedWithAdressOIB>
    <izvorni_sadrzaj>
      <item>ŠTROK d.o.o., OIB 09902160553, Plepelićeva 19/b, 10410 Velika Gorica zastupanog po punomoćniku Goran Štrok</item>
    </izvorni_sadrzaj>
    <derivirana_varijabla naziv="DomainObject.Predmet.ProtuStrankaListFormatedWithAdressOIB_1">
      <item>ŠTROK d.o.o., OIB 09902160553, Plepelićeva 19/b, 10410 Velika Gorica zastupanog po punomoćniku Goran Štrok</item>
    </derivirana_varijabla>
  </DomainObject.Predmet.ProtuStrankaListFormatedWithAdressOIB>
  <DomainObject.Predmet.ProtuStrankaListNazivFormated>
    <izvorni_sadrzaj>
      <item>ŠTROK d.o.o.</item>
    </izvorni_sadrzaj>
    <derivirana_varijabla naziv="DomainObject.Predmet.ProtuStrankaListNazivFormated_1">
      <item>ŠTROK d.o.o.</item>
    </derivirana_varijabla>
  </DomainObject.Predmet.ProtuStrankaListNazivFormated>
  <DomainObject.Predmet.ProtuStrankaListNazivFormatedOIB>
    <izvorni_sadrzaj>
      <item>ŠTROK d.o.o., OIB 09902160553</item>
    </izvorni_sadrzaj>
    <derivirana_varijabla naziv="DomainObject.Predmet.ProtuStrankaListNazivFormatedOIB_1">
      <item>ŠTROK d.o.o., OIB 09902160553</item>
    </derivirana_varijabla>
  </DomainObject.Predmet.ProtuStrankaListNazivFormatedOIB>
  <DomainObject.Predmet.OstaliListFormated>
    <izvorni_sadrzaj>
      <item>Goran Štrok punomoćnik sudionika u postupku ŠTROK d.o.o.</item>
    </izvorni_sadrzaj>
    <derivirana_varijabla naziv="DomainObject.Predmet.OstaliListFormated_1">
      <item>Goran Štrok punomoćnik sudionika u postupku ŠTROK d.o.o.</item>
    </derivirana_varijabla>
  </DomainObject.Predmet.OstaliListFormated>
  <DomainObject.Predmet.OstaliListFormatedOIB>
    <izvorni_sadrzaj>
      <item>Goran Štrok, OIB 59701262058 punomoćnik sudionika u postupku ŠTROK d.o.o.</item>
    </izvorni_sadrzaj>
    <derivirana_varijabla naziv="DomainObject.Predmet.OstaliListFormatedOIB_1">
      <item>Goran Štrok, OIB 59701262058 punomoćnik sudionika u postupku ŠTROK d.o.o.</item>
    </derivirana_varijabla>
  </DomainObject.Predmet.OstaliListFormatedOIB>
  <DomainObject.Predmet.OstaliListFormatedWithAdress>
    <izvorni_sadrzaj>
      <item>Goran Štrok, Plepelićeva 19/b, 10410 Velika Gorica punomoćnik sudionika u postupku ŠTROK d.o.o.</item>
    </izvorni_sadrzaj>
    <derivirana_varijabla naziv="DomainObject.Predmet.OstaliListFormatedWithAdress_1">
      <item>Goran Štrok, Plepelićeva 19/b, 10410 Velika Gorica punomoćnik sudionika u postupku ŠTROK d.o.o.</item>
    </derivirana_varijabla>
  </DomainObject.Predmet.OstaliListFormatedWithAdress>
  <DomainObject.Predmet.OstaliListFormatedWithAdressOIB>
    <izvorni_sadrzaj>
      <item>Goran Štrok, OIB 59701262058, Plepelićeva 19/b, 10410 Velika Gorica punomoćnik sudionika u postupku ŠTROK d.o.o.</item>
    </izvorni_sadrzaj>
    <derivirana_varijabla naziv="DomainObject.Predmet.OstaliListFormatedWithAdressOIB_1">
      <item>Goran Štrok, OIB 59701262058, Plepelićeva 19/b, 10410 Velika Gorica punomoćnik sudionika u postupku ŠTROK d.o.o.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ŠTROK d.o.o.</izvorni_sadrzaj>
    <derivirana_varijabla naziv="DomainObject.Predmet.ProtustrankaIDrugi_1">ŠTROK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ŠTROK d.o.o., OIB 09902160553, Plepelićeva 19/b, 10410 Velika Gorica</izvorni_sadrzaj>
    <derivirana_varijabla naziv="DomainObject.Predmet.ProtustrankaIDrugiAdressOIB_1">ŠTROK d.o.o., OIB 09902160553, Plepelićeva 19/b,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ŠTROK d.o.o.</item>
      <item>Goran Štrok</item>
    </izvorni_sadrzaj>
    <derivirana_varijabla naziv="DomainObject.Predmet.SudioniciListNaziv_1">
      <item>FINA Regionalni centar Zagreb</item>
      <item>ŠTROK d.o.o.</item>
      <item>Goran Štrok</item>
    </derivirana_varijabla>
  </DomainObject.Predmet.SudioniciListNaziv>
  <DomainObject.Predmet.SudioniciListAdressOIB>
    <izvorni_sadrzaj>
      <item>FINA Regionalni centar Zagreb, OIB 85821130368, Trg svibanjskih žrtava 1995. 1,10000 Zagreb</item>
      <item>ŠTROK d.o.o., OIB 09902160553, Plepelićeva 19/b,10410 Velika Gorica</item>
      <item>Goran Štrok, OIB 59701262058, Plepelićeva 19/b,10410 Velika Gorica</item>
    </izvorni_sadrzaj>
    <derivirana_varijabla naziv="DomainObject.Predmet.SudioniciListAdressOIB_1">
      <item>FINA Regionalni centar Zagreb, OIB 85821130368, Trg svibanjskih žrtava 1995. 1,10000 Zagreb</item>
      <item>ŠTROK d.o.o., OIB 09902160553, Plepelićeva 19/b,10410 Velika Gorica</item>
      <item>Goran Štrok, OIB 59701262058, Plepelićeva 19/b,10410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09902160553</item>
      <item>, OIB 59701262058</item>
    </izvorni_sadrzaj>
    <derivirana_varijabla naziv="DomainObject.Predmet.SudioniciListNazivOIB_1">
      <item>, OIB 85821130368</item>
      <item>, OIB 09902160553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2016-01-19T07:19:00Z</dcterms:created>
  <dc:creator>ilukac</dc:creator>
  <cp:lastModifiedBy>dvorana100</cp:lastModifiedBy>
  <cp:lastPrinted>2016-01-11T14:16:00Z</cp:lastPrinted>
  <dcterms:modified xmlns:xsi="http://www.w3.org/2001/XMLSchema-instance" xsi:type="dcterms:W3CDTF">2016-02-09T07:42:00Z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