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1852" w14:paraId="d141852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DD47C8">
        <w:t>547</w:t>
      </w:r>
      <w:r w:rsidR="002A6867">
        <w:t>/</w:t>
      </w:r>
      <w:r w:rsidR="00063D42">
        <w:t>17</w:t>
      </w:r>
      <w:r w:rsidR="002A6867">
        <w:t>-</w:t>
      </w:r>
      <w:r w:rsidR="00DD47C8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DD47C8"/>
    <w:p w:rsidRDefault="00DD47C8" w:rsidP="00DD47C8" w:rsidR="00451DD6" w:rsidRPr="00DD47C8">
      <w:pPr>
        <w:tabs>
          <w:tab w:pos="5070" w:val="left"/>
        </w:tabs>
      </w:pPr>
      <w:r>
        <w:tab/>
      </w:r>
    </w:p>
    <w:p w:rsidRDefault="005E5D90" w:rsidP="0001202A" w:rsidR="004B741D" w:rsidRPr="00DD47C8">
      <w:pPr>
        <w:jc w:val="center"/>
      </w:pPr>
      <w:r w:rsidRPr="00DD47C8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proofErr w:type="spellStart"/>
      <w:r w:rsidR="00DD47C8" w:rsidRPr="00DD47C8">
        <w:t>L.H</w:t>
      </w:r>
      <w:proofErr w:type="spellEnd"/>
      <w:r w:rsidR="00DD47C8" w:rsidRPr="00DD47C8">
        <w:t xml:space="preserve">. ugostiteljstvo jednostavno društvo s ograničenom odgovornošću za ugostiteljstvo, trgovinu i usluge, Bilje, Hrvatskih branitelja 26, </w:t>
      </w:r>
      <w:r w:rsidR="00202E1C" w:rsidRPr="00DD47C8">
        <w:t xml:space="preserve">OIB: </w:t>
      </w:r>
      <w:r w:rsidR="00DD47C8" w:rsidRPr="00DD47C8">
        <w:t>80969783676</w:t>
      </w:r>
      <w:r w:rsidR="00202E1C" w:rsidRPr="00DD47C8">
        <w:t xml:space="preserve">, MBS: </w:t>
      </w:r>
      <w:r w:rsidR="00DD47C8" w:rsidRPr="00DD47C8">
        <w:t>030145649</w:t>
      </w:r>
      <w:r w:rsidR="0072710A">
        <w:t xml:space="preserve">, </w:t>
      </w:r>
      <w:r w:rsidR="003B4C28">
        <w:t xml:space="preserve">dana </w:t>
      </w:r>
      <w:r w:rsidR="00DD47C8">
        <w:t>11</w:t>
      </w:r>
      <w:r w:rsidR="00202E1C">
        <w:t xml:space="preserve">. </w:t>
      </w:r>
      <w:r w:rsidR="00DD47C8">
        <w:t>svibnja</w:t>
      </w:r>
      <w:r w:rsidR="002A6867">
        <w:t xml:space="preserve"> 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D47C8">
      <w:pPr>
        <w:jc w:val="center"/>
      </w:pPr>
      <w:r w:rsidRPr="00DD47C8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DD47C8">
        <w:t xml:space="preserve">Branislav Sitar, OIB: 62696012968, Osijek, Vijenac </w:t>
      </w:r>
      <w:proofErr w:type="spellStart"/>
      <w:r w:rsidR="00DD47C8">
        <w:t>I.Meštrovića</w:t>
      </w:r>
      <w:proofErr w:type="spellEnd"/>
      <w:r w:rsidR="00DD47C8">
        <w:t xml:space="preserve"> 74,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DD47C8">
        <w:t>1.000,00 kn</w:t>
      </w:r>
      <w:r w:rsidR="002A6867">
        <w:t xml:space="preserve"> predujma za namirenje troškova stečajnog postupka u </w:t>
      </w:r>
      <w:r w:rsidR="002A6867" w:rsidRPr="00DD47C8">
        <w:t>Fond</w:t>
      </w:r>
      <w:r w:rsidR="002A6867" w:rsidRPr="00A80863">
        <w:rPr>
          <w:b/>
        </w:rPr>
        <w:t xml:space="preserve">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DD47C8">
        <w:t>8500</w:t>
      </w:r>
      <w:r w:rsidR="00DD47C8" w:rsidRPr="00DD47C8">
        <w:t>-54717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proofErr w:type="spellStart"/>
      <w:r w:rsidR="00DD47C8" w:rsidRPr="00DD47C8">
        <w:t>L.H</w:t>
      </w:r>
      <w:proofErr w:type="spellEnd"/>
      <w:r w:rsidR="00DD47C8" w:rsidRPr="00DD47C8">
        <w:t>. ugostiteljstvo jednostavno društvo s ograničenom odgovornošću za ugostiteljstvo, trgovinu i usluge, Bilje, Hrvatskih branitelja 26, OIB: 80969783676, MBS: 030145649</w:t>
      </w:r>
      <w:r w:rsidR="00202E1C">
        <w:rPr>
          <w:b/>
        </w:rPr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D47C8">
        <w:t xml:space="preserve">Branislav Sitar, OIB: 62696012968, Osijek, Vijenac </w:t>
      </w:r>
      <w:proofErr w:type="spellStart"/>
      <w:r w:rsidR="00DD47C8">
        <w:t>I.Meštrovića</w:t>
      </w:r>
      <w:proofErr w:type="spellEnd"/>
      <w:r w:rsidR="00DD47C8">
        <w:t xml:space="preserve"> 74,</w:t>
      </w:r>
      <w:r w:rsidR="00E81EB0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D47C8">
        <w:t xml:space="preserve"> 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D47C8">
        <w:t xml:space="preserve">Branislav Sitar, OIB: 62696012968, Osijek, Vijenac </w:t>
      </w:r>
      <w:proofErr w:type="spellStart"/>
      <w:r w:rsidR="00DD47C8">
        <w:t>I.Meštrovića</w:t>
      </w:r>
      <w:proofErr w:type="spellEnd"/>
      <w:r w:rsidR="00DD47C8">
        <w:t xml:space="preserve"> 74,</w:t>
      </w:r>
      <w:r>
        <w:t xml:space="preserve">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</w:p>
    <w:p w:rsidRDefault="00A55821" w:rsidP="00202E1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DD47C8">
        <w:t xml:space="preserve">Branislav Sitar, OIB: 62696012968, Osijek, Vijenac </w:t>
      </w:r>
      <w:proofErr w:type="spellStart"/>
      <w:r w:rsidR="00DD47C8">
        <w:t>I.Meštrovića</w:t>
      </w:r>
      <w:proofErr w:type="spellEnd"/>
      <w:r w:rsidR="00DD47C8">
        <w:t xml:space="preserve"> 74,</w:t>
      </w:r>
      <w:r w:rsidR="00E81EB0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DD47C8" w:rsidP="00DD47C8" w:rsidR="00DD47C8">
      <w:pPr>
        <w:jc w:val="right"/>
      </w:pPr>
      <w:r>
        <w:t>Broj: St-547/17-3</w:t>
      </w: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DD47C8">
        <w:t xml:space="preserve">Branislav Sitar, OIB: 62696012968, Osijek, Vijenac </w:t>
      </w:r>
      <w:proofErr w:type="spellStart"/>
      <w:r w:rsidR="00DD47C8">
        <w:t>I.Meštrovića</w:t>
      </w:r>
      <w:proofErr w:type="spellEnd"/>
      <w:r w:rsidR="00DD47C8">
        <w:t xml:space="preserve"> 74,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D47C8">
        <w:t>11</w:t>
      </w:r>
      <w:r w:rsidR="00202E1C">
        <w:t xml:space="preserve">. </w:t>
      </w:r>
      <w:r w:rsidR="00DD47C8">
        <w:t>svibnja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E81EB0" w:rsidP="004B741D" w:rsidR="004B741D">
      <w:pPr>
        <w:pStyle w:val="Tijeloteksta"/>
        <w:jc w:val="left"/>
      </w:pPr>
      <w:r>
        <w:t>Snježana Markotić Jurić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DD47C8" w:rsidR="00E81EB0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DD47C8" w:rsidRPr="00DD47C8">
        <w:t xml:space="preserve">Branislav Sitar, Osijek, Vijenac </w:t>
      </w:r>
      <w:proofErr w:type="spellStart"/>
      <w:r w:rsidR="00DD47C8" w:rsidRPr="00DD47C8">
        <w:t>I.Meštrovića</w:t>
      </w:r>
      <w:proofErr w:type="spellEnd"/>
      <w:r w:rsidR="00DD47C8" w:rsidRPr="00DD47C8">
        <w:t xml:space="preserve"> 74,</w:t>
      </w:r>
      <w:r w:rsidR="00E81EB0">
        <w:t xml:space="preserve">, 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DD47C8">
        <w:t>11</w:t>
      </w:r>
      <w:r w:rsidR="00E81EB0">
        <w:t>/</w:t>
      </w:r>
      <w:r w:rsidR="00DD47C8">
        <w:t>5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DD" w:rsidR="003C55DD">
      <w:r>
        <w:separator/>
      </w:r>
    </w:p>
  </w:endnote>
  <w:endnote w:id="0" w:type="continuationSeparator">
    <w:p w:rsidRDefault="003C55DD" w:rsidR="003C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DD" w:rsidR="003C55DD">
      <w:r>
        <w:separator/>
      </w:r>
    </w:p>
  </w:footnote>
  <w:footnote w:id="0" w:type="continuationSeparator">
    <w:p w:rsidRDefault="003C55DD" w:rsidR="003C5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C55DD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7F0EC5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7CEE"/>
    <w:rsid w:val="00A91ED3"/>
    <w:rsid w:val="00A96A2B"/>
    <w:rsid w:val="00AB56F9"/>
    <w:rsid w:val="00AD24AA"/>
    <w:rsid w:val="00AD76C3"/>
    <w:rsid w:val="00B00D62"/>
    <w:rsid w:val="00B11D59"/>
    <w:rsid w:val="00B41F79"/>
    <w:rsid w:val="00B923EB"/>
    <w:rsid w:val="00BB4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D47C8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4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4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C7012-CA9A-4CF8-9C48-BD80BAC89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2714</properties:Characters>
  <properties:Lines>96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2017-05-11T11:43:00Z</dcterms:created>
  <dc:creator>hermanj</dc:creator>
  <cp:lastModifiedBy>Snježana Markotić Jurić</cp:lastModifiedBy>
  <cp:lastPrinted>2017-05-11T11:36:00Z</cp:lastPrinted>
  <dcterms:modified xmlns:xsi="http://www.w3.org/2001/XMLSchema-instance" xsi:type="dcterms:W3CDTF">2017-05-11T11:45:00Z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