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16c5" w14:paraId="ae716c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6B7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D04BE3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5875D8" w:rsidRPr="005875D8">
        <w:t>VASIANUM d.o.o. FAŽANA</w:t>
      </w:r>
      <w:r w:rsidR="001812D6">
        <w:t xml:space="preserve">, </w:t>
      </w:r>
      <w:r w:rsidR="005875D8">
        <w:t>Fažana, Riva 7</w:t>
      </w:r>
      <w:r w:rsidR="001812D6">
        <w:t xml:space="preserve">, OIB: </w:t>
      </w:r>
      <w:r w:rsidR="005875D8" w:rsidRPr="005875D8">
        <w:t>16569613306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5875D8" w:rsidRPr="005875D8">
        <w:t>VASIANUM d.o.o. FAŽANA</w:t>
      </w:r>
      <w:r w:rsidR="005875D8">
        <w:t xml:space="preserve">, Fažana, Riva 7, OIB: </w:t>
      </w:r>
      <w:r w:rsidR="005875D8" w:rsidRPr="005875D8">
        <w:t>16569613306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1258E3">
        <w:rPr>
          <w:b/>
          <w:lang w:val="pl-PL"/>
        </w:rPr>
        <w:t>18</w:t>
      </w:r>
      <w:r w:rsidR="00B17BB5">
        <w:rPr>
          <w:b/>
          <w:lang w:val="pl-PL"/>
        </w:rPr>
        <w:t xml:space="preserve">. </w:t>
      </w:r>
      <w:r w:rsidR="00B80AE0">
        <w:rPr>
          <w:b/>
          <w:lang w:val="pl-PL"/>
        </w:rPr>
        <w:t>svibanj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1258E3">
        <w:rPr>
          <w:b/>
          <w:lang w:val="pl-PL"/>
        </w:rPr>
        <w:t>12</w:t>
      </w:r>
      <w:r w:rsidR="00814FDD" w:rsidRPr="00FB0B18">
        <w:rPr>
          <w:b/>
          <w:lang w:val="pl-PL"/>
        </w:rPr>
        <w:t>:0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5875D8" w:rsidRPr="005875D8">
        <w:t>VASIANUM d.o.o. FAŽANA</w:t>
      </w:r>
      <w:r w:rsidR="005875D8">
        <w:t xml:space="preserve">, Fažana, Riva 7, OIB: </w:t>
      </w:r>
      <w:r w:rsidR="005875D8" w:rsidRPr="005875D8">
        <w:t>16569613306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9F6AFB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B17BB5">
        <w:rPr>
          <w:lang w:val="sv-SE"/>
        </w:rPr>
        <w:t xml:space="preserve">ci </w:t>
      </w:r>
      <w:r w:rsidR="005E3EB7">
        <w:rPr>
          <w:lang w:val="sv-SE"/>
        </w:rPr>
        <w:t xml:space="preserve">dužnika </w:t>
      </w:r>
      <w:r w:rsidR="001258E3">
        <w:rPr>
          <w:lang w:val="sv-SE"/>
        </w:rPr>
        <w:t xml:space="preserve">Caterina Malisani, Italija, Portogruaro, Via Dante Alighieri 15 </w:t>
      </w:r>
      <w:r w:rsidR="00B17BB5">
        <w:rPr>
          <w:lang w:val="sv-SE"/>
        </w:rPr>
        <w:t xml:space="preserve">i </w:t>
      </w:r>
      <w:r w:rsidR="001258E3">
        <w:rPr>
          <w:lang w:val="sv-SE"/>
        </w:rPr>
        <w:t>Nikola Japundžić, Pula, Ljudevita Posavskog 9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>Poziva</w:t>
      </w:r>
      <w:r w:rsidR="00B17BB5">
        <w:t>ju</w:t>
      </w:r>
      <w:r>
        <w:t xml:space="preserve"> se </w:t>
      </w:r>
      <w:r>
        <w:rPr>
          <w:lang w:val="sv-SE"/>
        </w:rPr>
        <w:t>zakonski zastupni</w:t>
      </w:r>
      <w:r w:rsidR="00B17BB5">
        <w:rPr>
          <w:lang w:val="sv-SE"/>
        </w:rPr>
        <w:t>ci</w:t>
      </w:r>
      <w:r>
        <w:rPr>
          <w:lang w:val="sv-SE"/>
        </w:rPr>
        <w:t xml:space="preserve"> dužnika </w:t>
      </w:r>
      <w:r w:rsidR="001258E3">
        <w:rPr>
          <w:lang w:val="sv-SE"/>
        </w:rPr>
        <w:t>Caterina Malisani, Italija, Portogruaro, Via Dante Alighieri 15 i Nikola Japundžić, Pula, Ljudevita Posavskog 9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B17BB5">
        <w:rPr>
          <w:lang w:val="sv-SE"/>
        </w:rPr>
        <w:t>e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534BF">
        <w:rPr>
          <w:lang w:val="sv-SE"/>
        </w:rPr>
        <w:t>m</w:t>
      </w:r>
      <w:r>
        <w:rPr>
          <w:lang w:val="sv-SE"/>
        </w:rPr>
        <w:t xml:space="preserve"> zastupnici</w:t>
      </w:r>
      <w:r w:rsidR="002534BF">
        <w:rPr>
          <w:lang w:val="sv-SE"/>
        </w:rPr>
        <w:t>ma</w:t>
      </w:r>
      <w:r>
        <w:rPr>
          <w:lang w:val="sv-SE"/>
        </w:rPr>
        <w:t xml:space="preserve"> dužnika </w:t>
      </w:r>
      <w:r w:rsidR="001258E3">
        <w:rPr>
          <w:lang w:val="sv-SE"/>
        </w:rPr>
        <w:t>Caterina Malisani, Italija, Portogruaro, Via Dante Alighieri 15 i Nikola Japundžić, Pula, Ljudevita Posavskog 9</w:t>
      </w:r>
      <w:r>
        <w:rPr>
          <w:lang w:val="sv-SE"/>
        </w:rPr>
        <w:t>, da u roku od 8 dana od dana primitka ovog rješenja dostave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8C20C6">
        <w:rPr>
          <w:lang w:val="sv-SE"/>
        </w:rPr>
        <w:t xml:space="preserve">, </w:t>
      </w:r>
      <w:r>
        <w:rPr>
          <w:lang w:val="sv-SE"/>
        </w:rPr>
        <w:t>da u roku od 8 dana od dana primitka ovog rješenja izvijesti ovaj sud da li se dužnik vodi kao vlasnik nekretnina upisanih u zemljišnim knjigama iz nadležno</w:t>
      </w:r>
      <w:r w:rsidR="00D06B78">
        <w:rPr>
          <w:lang w:val="sv-SE"/>
        </w:rPr>
        <w:t>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8C20C6" w:rsidR="002534B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8C20C6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8C20C6">
        <w:rPr>
          <w:lang w:val="sv-SE"/>
        </w:rPr>
        <w:t xml:space="preserve">i </w:t>
      </w:r>
      <w:r w:rsidR="002534BF">
        <w:rPr>
          <w:lang w:val="sv-SE"/>
        </w:rPr>
        <w:t xml:space="preserve">V.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8C20C6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8C20C6">
        <w:rPr>
          <w:lang w:val="sv-SE"/>
        </w:rPr>
        <w:t xml:space="preserve">III., IV., 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660A45">
        <w:t>8</w:t>
      </w:r>
      <w:r w:rsidR="003E00AF">
        <w:t xml:space="preserve">. </w:t>
      </w:r>
      <w:r w:rsidR="00660A45">
        <w:t>travnja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DF4C6B">
        <w:t>, v. 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1258E3" w:rsidRPr="005875D8">
        <w:t>VASIANUM d.o.o. FAŽANA</w:t>
      </w:r>
      <w:r w:rsidR="001258E3">
        <w:t xml:space="preserve">, Fažana, Riva 7, OIB: </w:t>
      </w:r>
      <w:r w:rsidR="001258E3" w:rsidRPr="005875D8">
        <w:t>16569613306</w:t>
      </w:r>
      <w:r w:rsidR="003E00AF">
        <w:t xml:space="preserve">, </w:t>
      </w:r>
    </w:p>
    <w:p w:rsidRDefault="00FB0B18" w:rsidP="003E00AF" w:rsidR="00A560B4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756D12">
        <w:rPr>
          <w:lang w:val="sv-SE"/>
        </w:rPr>
        <w:t>Caterina Malisani, Italija, Portogruaro, Via Dante Alighieri 15</w:t>
      </w:r>
      <w:r w:rsidR="00DF7F57">
        <w:rPr>
          <w:lang w:val="sv-SE"/>
        </w:rPr>
        <w:t>,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756D12">
        <w:rPr>
          <w:lang w:val="sv-SE"/>
        </w:rPr>
        <w:t>Nikola Japundžić, Pula, Ljudevita Posavskog 9</w:t>
      </w:r>
      <w:r w:rsidR="00B620C8">
        <w:rPr>
          <w:lang w:val="sv-SE"/>
        </w:rPr>
        <w:t>,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OS Pula, 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MUP, PU </w:t>
      </w:r>
      <w:r w:rsidR="00756D12">
        <w:rPr>
          <w:lang w:val="sv-SE"/>
        </w:rPr>
        <w:t>I</w:t>
      </w:r>
      <w:r>
        <w:rPr>
          <w:lang w:val="sv-SE"/>
        </w:rPr>
        <w:t>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564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1A752B">
      <w:t>Posl. broj: 4 St-515</w:t>
    </w:r>
    <w:r w:rsidR="00685D1B">
      <w:t>/2016-3</w:t>
    </w:r>
  </w:p>
  <w:p w:rsidRDefault="00C3656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5875D8">
      <w:t>515</w:t>
    </w:r>
    <w:r w:rsidR="00685D1B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5782"/>
    <w:rsid w:val="00107DA9"/>
    <w:rsid w:val="001163E1"/>
    <w:rsid w:val="001258E3"/>
    <w:rsid w:val="00134676"/>
    <w:rsid w:val="001812D6"/>
    <w:rsid w:val="001A4215"/>
    <w:rsid w:val="001A752B"/>
    <w:rsid w:val="002534BF"/>
    <w:rsid w:val="00262377"/>
    <w:rsid w:val="00264035"/>
    <w:rsid w:val="002D55AD"/>
    <w:rsid w:val="003B74B1"/>
    <w:rsid w:val="003D310B"/>
    <w:rsid w:val="003E00AF"/>
    <w:rsid w:val="0051365F"/>
    <w:rsid w:val="00554328"/>
    <w:rsid w:val="005875D8"/>
    <w:rsid w:val="0059655A"/>
    <w:rsid w:val="005A26CB"/>
    <w:rsid w:val="005E3EB7"/>
    <w:rsid w:val="005E434E"/>
    <w:rsid w:val="00660A45"/>
    <w:rsid w:val="006820C9"/>
    <w:rsid w:val="00685D1B"/>
    <w:rsid w:val="00756D12"/>
    <w:rsid w:val="0079454F"/>
    <w:rsid w:val="007D13F7"/>
    <w:rsid w:val="007D7A8F"/>
    <w:rsid w:val="00814FDD"/>
    <w:rsid w:val="008C20C6"/>
    <w:rsid w:val="00985388"/>
    <w:rsid w:val="009F6AFB"/>
    <w:rsid w:val="00A357E8"/>
    <w:rsid w:val="00A560B4"/>
    <w:rsid w:val="00AE4903"/>
    <w:rsid w:val="00AE52E7"/>
    <w:rsid w:val="00B10FB1"/>
    <w:rsid w:val="00B17BB5"/>
    <w:rsid w:val="00B620C8"/>
    <w:rsid w:val="00B80AE0"/>
    <w:rsid w:val="00B92414"/>
    <w:rsid w:val="00C36564"/>
    <w:rsid w:val="00C55435"/>
    <w:rsid w:val="00CA0CBB"/>
    <w:rsid w:val="00D04BE3"/>
    <w:rsid w:val="00D06B78"/>
    <w:rsid w:val="00D14604"/>
    <w:rsid w:val="00DF28E8"/>
    <w:rsid w:val="00DF4C6B"/>
    <w:rsid w:val="00DF7F57"/>
    <w:rsid w:val="00E40DC9"/>
    <w:rsid w:val="00EA3E3C"/>
    <w:rsid w:val="00EC0D6A"/>
    <w:rsid w:val="00F26397"/>
    <w:rsid w:val="00F32923"/>
    <w:rsid w:val="00F531AB"/>
    <w:rsid w:val="00F560F8"/>
    <w:rsid w:val="00FB0B18"/>
    <w:rsid w:val="00FD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0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FB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FB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FB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FB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0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FB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FB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FB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FB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St-515/2016-3</izvorni_sadrzaj>
    <derivirana_varijabla naziv="DomainObject.Oznaka_1">St-515/2016-3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VASIANUM d.o.o. FAŽANA</izvorni_sadrzaj>
    <derivirana_varijabla naziv="DomainObject.Predmet.ProtustrankaFormated_1">  VASIANUM d.o.o. FAŽANA</derivirana_varijabla>
  </DomainObject.Predmet.ProtustrankaFormated>
  <DomainObject.Predmet.ProtustrankaFormatedOIB>
    <izvorni_sadrzaj>  VASIANUM d.o.o. FAŽANA, OIB 16569613306</izvorni_sadrzaj>
    <derivirana_varijabla naziv="DomainObject.Predmet.ProtustrankaFormatedOIB_1">  VASIANUM d.o.o. FAŽANA, OIB 16569613306</derivirana_varijabla>
  </DomainObject.Predmet.ProtustrankaFormatedOIB>
  <DomainObject.Predmet.ProtustrankaFormatedWithAdress>
    <izvorni_sadrzaj> VASIANUM d.o.o. FAŽANA, Riva 7, 52100 Fažana</izvorni_sadrzaj>
    <derivirana_varijabla naziv="DomainObject.Predmet.ProtustrankaFormatedWithAdress_1"> VASIANUM d.o.o. FAŽANA, Riva 7, 52100 Fažana</derivirana_varijabla>
  </DomainObject.Predmet.ProtustrankaFormatedWithAdress>
  <DomainObject.Predmet.ProtustrankaFormatedWithAdressOIB>
    <izvorni_sadrzaj> VASIANUM d.o.o. FAŽANA, OIB 16569613306, Riva 7, 52100 Fažana</izvorni_sadrzaj>
    <derivirana_varijabla naziv="DomainObject.Predmet.ProtustrankaFormatedWithAdressOIB_1"> VASIANUM d.o.o. FAŽANA, OIB 16569613306, Riva 7, 52100 Fažana</derivirana_varijabla>
  </DomainObject.Predmet.ProtustrankaFormatedWithAdressOIB>
  <DomainObject.Predmet.ProtustrankaWithAdress>
    <izvorni_sadrzaj>VASIANUM d.o.o. FAŽANA Riva 7, 52100 Fažana</izvorni_sadrzaj>
    <derivirana_varijabla naziv="DomainObject.Predmet.ProtustrankaWithAdress_1">VASIANUM d.o.o. FAŽANA Riva 7, 52100 Fažana</derivirana_varijabla>
  </DomainObject.Predmet.ProtustrankaWithAdress>
  <DomainObject.Predmet.ProtustrankaWithAdressOIB>
    <izvorni_sadrzaj>VASIANUM d.o.o. FAŽANA, OIB 16569613306, Riva 7, 52100 Fažana</izvorni_sadrzaj>
    <derivirana_varijabla naziv="DomainObject.Predmet.ProtustrankaWithAdressOIB_1">VASIANUM d.o.o. FAŽANA, OIB 16569613306, Riva 7, 52100 Fažana</derivirana_varijabla>
  </DomainObject.Predmet.ProtustrankaWithAdressOIB>
  <DomainObject.Predmet.ProtustrankaNazivFormated>
    <izvorni_sadrzaj>VASIANUM d.o.o. FAŽANA</izvorni_sadrzaj>
    <derivirana_varijabla naziv="DomainObject.Predmet.ProtustrankaNazivFormated_1">VASIANUM d.o.o. FAŽANA</derivirana_varijabla>
  </DomainObject.Predmet.ProtustrankaNazivFormated>
  <DomainObject.Predmet.ProtustrankaNazivFormatedOIB>
    <izvorni_sadrzaj>VASIANUM d.o.o. FAŽANA, OIB 16569613306</izvorni_sadrzaj>
    <derivirana_varijabla naziv="DomainObject.Predmet.ProtustrankaNazivFormatedOIB_1">VASIANUM d.o.o. FAŽANA, OIB 16569613306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373505.85</izvorni_sadrzaj>
    <derivirana_varijabla naziv="DomainObject.Predmet.TrenutnaVrijednost_1">373505.85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VASIANUM d.o.o. FAŽANA</item>
    </izvorni_sadrzaj>
    <derivirana_varijabla naziv="DomainObject.Predmet.ProtuStrankaListFormated_1">
      <item>VASIANUM d.o.o. FAŽANA</item>
    </derivirana_varijabla>
  </DomainObject.Predmet.ProtuStrankaListFormated>
  <DomainObject.Predmet.ProtuStrankaListFormatedOIB>
    <izvorni_sadrzaj>
      <item>VASIANUM d.o.o. FAŽANA, OIB 16569613306</item>
    </izvorni_sadrzaj>
    <derivirana_varijabla naziv="DomainObject.Predmet.ProtuStrankaListFormatedOIB_1">
      <item>VASIANUM d.o.o. FAŽANA, OIB 16569613306</item>
    </derivirana_varijabla>
  </DomainObject.Predmet.ProtuStrankaListFormatedOIB>
  <DomainObject.Predmet.ProtuStrankaListFormatedWithAdress>
    <izvorni_sadrzaj>
      <item>VASIANUM d.o.o. FAŽANA, Riva 7, 52100 Fažana</item>
    </izvorni_sadrzaj>
    <derivirana_varijabla naziv="DomainObject.Predmet.ProtuStrankaListFormatedWithAdress_1">
      <item>VASIANUM d.o.o. FAŽANA, Riva 7, 52100 Fažana</item>
    </derivirana_varijabla>
  </DomainObject.Predmet.ProtuStrankaListFormatedWithAdress>
  <DomainObject.Predmet.ProtuStrankaListFormatedWithAdressOIB>
    <izvorni_sadrzaj>
      <item>VASIANUM d.o.o. FAŽANA, OIB 16569613306, Riva 7, 52100 Fažana</item>
    </izvorni_sadrzaj>
    <derivirana_varijabla naziv="DomainObject.Predmet.ProtuStrankaListFormatedWithAdressOIB_1">
      <item>VASIANUM d.o.o. FAŽANA, OIB 16569613306, Riva 7, 52100 Fažana</item>
    </derivirana_varijabla>
  </DomainObject.Predmet.ProtuStrankaListFormatedWithAdressOIB>
  <DomainObject.Predmet.ProtuStrankaListNazivFormated>
    <izvorni_sadrzaj>
      <item>VASIANUM d.o.o. FAŽANA</item>
    </izvorni_sadrzaj>
    <derivirana_varijabla naziv="DomainObject.Predmet.ProtuStrankaListNazivFormated_1">
      <item>VASIANUM d.o.o. FAŽANA</item>
    </derivirana_varijabla>
  </DomainObject.Predmet.ProtuStrankaListNazivFormated>
  <DomainObject.Predmet.ProtuStrankaListNazivFormatedOIB>
    <izvorni_sadrzaj>
      <item>VASIANUM d.o.o. FAŽANA, OIB 16569613306</item>
    </izvorni_sadrzaj>
    <derivirana_varijabla naziv="DomainObject.Predmet.ProtuStrankaListNazivFormatedOIB_1">
      <item>VASIANUM d.o.o. FAŽANA, OIB 16569613306</item>
    </derivirana_varijabla>
  </DomainObject.Predmet.ProtuStrankaListNazivFormatedOIB>
  <DomainObject.Predmet.OstaliListFormated>
    <izvorni_sadrzaj>
      <item>Caterina Malisani</item>
      <item>Nikola Japundžić</item>
    </izvorni_sadrzaj>
    <derivirana_varijabla naziv="DomainObject.Predmet.OstaliListFormated_1">
      <item>Caterina Malisani</item>
      <item>Nikola Japundžić</item>
    </derivirana_varijabla>
  </DomainObject.Predmet.OstaliListFormated>
  <DomainObject.Predmet.OstaliListFormatedOIB>
    <izvorni_sadrzaj>
      <item>Caterina Malisani, OIB 15312827044</item>
      <item>Nikola Japundžić, OIB 80550816181</item>
    </izvorni_sadrzaj>
    <derivirana_varijabla naziv="DomainObject.Predmet.OstaliListFormatedOIB_1">
      <item>Caterina Malisani, OIB 15312827044</item>
      <item>Nikola Japundžić, OIB 80550816181</item>
    </derivirana_varijabla>
  </DomainObject.Predmet.OstaliListFormatedOIB>
  <DomainObject.Predmet.OstaliListFormatedWithAdress>
    <izvorni_sadrzaj>
      <item>Caterina Malisani, Via Dante Alighieri 15, 30026 Portogruaro </item>
      <item>Nikola Japundžić, Ljudevita Posavskog 9, 52100 Pula</item>
    </izvorni_sadrzaj>
    <derivirana_varijabla naziv="DomainObject.Predmet.OstaliListFormatedWithAdress_1">
      <item>Caterina Malisani, Via Dante Alighieri 15, 30026 Portogruaro </item>
      <item>Nikola Japundžić, Ljudevita Posavskog 9, 52100 Pula</item>
    </derivirana_varijabla>
  </DomainObject.Predmet.OstaliListFormatedWithAdress>
  <DomainObject.Predmet.OstaliListFormatedWithAdressOIB>
    <izvorni_sadrzaj>
      <item>Caterina Malisani, OIB 15312827044, Via Dante Alighieri 15, 30026 Portogruaro </item>
      <item>Nikola Japundžić, OIB 80550816181, Ljudevita Posavskog 9, 52100 Pula</item>
    </izvorni_sadrzaj>
    <derivirana_varijabla naziv="DomainObject.Predmet.OstaliListFormatedWithAdressOIB_1">
      <item>Caterina Malisani, OIB 15312827044, Via Dante Alighieri 15, 30026 Portogruaro </item>
      <item>Nikola Japundžić, OIB 80550816181, Ljudevita Posavskog 9, 52100 Pula</item>
    </derivirana_varijabla>
  </DomainObject.Predmet.OstaliListFormatedWithAdressOIB>
  <DomainObject.Predmet.OstaliListNazivFormated>
    <izvorni_sadrzaj>
      <item>Caterina Malisani</item>
      <item>Nikola Japundžić</item>
    </izvorni_sadrzaj>
    <derivirana_varijabla naziv="DomainObject.Predmet.OstaliListNazivFormated_1">
      <item>Caterina Malisani</item>
      <item>Nikola Japundžić</item>
    </derivirana_varijabla>
  </DomainObject.Predmet.OstaliListNazivFormated>
  <DomainObject.Predmet.OstaliListNazivFormatedOIB>
    <izvorni_sadrzaj>
      <item>Caterina Malisani, OIB 15312827044</item>
      <item>Nikola Japundžić, OIB 80550816181</item>
    </izvorni_sadrzaj>
    <derivirana_varijabla naziv="DomainObject.Predmet.OstaliListNazivFormatedOIB_1">
      <item>Caterina Malisani, OIB 15312827044</item>
      <item>Nikola Japundžić, OIB 80550816181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St-515/2016-3</izvorni_sadrzaj>
    <derivirana_varijabla naziv="DomainObject.PoslovniBrojDokumenta_1">St-515/2016-3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VASIANUM d.o.o. FAŽANA</izvorni_sadrzaj>
    <derivirana_varijabla naziv="DomainObject.Predmet.ProtustrankaIDrugi_1">VASIANUM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VASIANUM d.o.o. FAŽANA, OIB 16569613306, Riva 7, 52100 Fažana</izvorni_sadrzaj>
    <derivirana_varijabla naziv="DomainObject.Predmet.ProtustrankaIDrugiAdressOIB_1">VASIANUM d.o.o. FAŽANA, OIB 16569613306, Riva 7,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VASIANUM d.o.o. FAŽANA</item>
      <item>Caterina Malisani</item>
      <item>Nikola Japundžić</item>
    </izvorni_sadrzaj>
    <derivirana_varijabla naziv="DomainObject.Predmet.SudioniciListNaziv_1">
      <item>FINANCIJSKA AGENCIJA, RC RIJEKA, PODRUŽNICA PULA, PULA</item>
      <item>VASIANUM d.o.o. FAŽANA</item>
      <item>Caterina Malisani</item>
      <item>Nikola Japundžić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VASIANUM d.o.o. FAŽANA, OIB 16569613306, Riva 7,52100 Fažana</item>
      <item>Caterina Malisani, OIB 15312827044, Via Dante Alighieri 15,30026 Portogruaro </item>
      <item>Nikola Japundžić, OIB 80550816181, Ljudevita Posavskog 9,52100 Pula</item>
    </izvorni_sadrzaj>
    <derivirana_varijabla naziv="DomainObject.Predmet.SudioniciListAdressOIB_1">
      <item>FINANCIJSKA AGENCIJA, RC RIJEKA, PODRUŽNICA PULA, PULA, OIB 85821130368, Giardini 5,52100 Pula</item>
      <item>VASIANUM d.o.o. FAŽANA, OIB 16569613306, Riva 7,52100 Fažana</item>
      <item>Caterina Malisani, OIB 15312827044, Via Dante Alighieri 15,30026 Portogruaro </item>
      <item>Nikola Japundžić, OIB 80550816181, Ljudevita Posavskog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16569613306</item>
      <item>, OIB 15312827044</item>
      <item>, OIB 80550816181</item>
    </izvorni_sadrzaj>
    <derivirana_varijabla naziv="DomainObject.Predmet.SudioniciListNazivOIB_1">
      <item>, OIB 85821130368</item>
      <item>, OIB 16569613306</item>
      <item>, OIB 15312827044</item>
      <item>, OIB 80550816181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5E3D0-C080-453F-81BC-8074CE8555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3548</properties:Characters>
  <properties:Lines>92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2016-04-08T08:40:00Z</dcterms:created>
  <dc:creator>Jasmina Matika</dc:creator>
  <cp:lastModifiedBy>Sanja Prodan</cp:lastModifiedBy>
  <cp:lastPrinted>2016-04-08T08:47:00Z</cp:lastPrinted>
  <dcterms:modified xmlns:xsi="http://www.w3.org/2001/XMLSchema-instance" xsi:type="dcterms:W3CDTF">2016-04-08T12:35:00Z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