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78dd" w14:paraId="38778dd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1B61FD">
        <w:t>1438/18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 xml:space="preserve">Z A K </w:t>
      </w:r>
      <w:proofErr w:type="spellStart"/>
      <w:r w:rsidRPr="00000839">
        <w:t>LJ</w:t>
      </w:r>
      <w:proofErr w:type="spellEnd"/>
      <w:r w:rsidRPr="00000839">
        <w:t xml:space="preserve">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proofErr w:type="spellStart"/>
      <w:r w:rsidR="00452180">
        <w:t>mr.sc</w:t>
      </w:r>
      <w:proofErr w:type="spellEnd"/>
      <w:r w:rsidR="00452180">
        <w:t>. Ivani Koštarić Fegeš</w:t>
      </w:r>
      <w:r w:rsidRPr="00565C4F">
        <w:t xml:space="preserve">, </w:t>
      </w:r>
      <w:r w:rsidR="00023A95" w:rsidRPr="008B00D6">
        <w:t xml:space="preserve">u stečajnom postupku nad </w:t>
      </w:r>
      <w:r w:rsidR="00023A95" w:rsidRPr="00DA247A">
        <w:t xml:space="preserve">dužnikom </w:t>
      </w:r>
      <w:r w:rsidR="00023A95" w:rsidRPr="00DA247A">
        <w:rPr>
          <w:lang w:val="pt-BR"/>
        </w:rPr>
        <w:t xml:space="preserve">ARIA-F, d.o.o., Zagreb, Šeferova 8ª, OIB: </w:t>
      </w:r>
      <w:r w:rsidR="00023A95" w:rsidRPr="00F438D6">
        <w:t xml:space="preserve">13991214264, kojeg zastupa punomoćnik </w:t>
      </w:r>
      <w:proofErr w:type="spellStart"/>
      <w:r w:rsidR="00023A95" w:rsidRPr="00F438D6">
        <w:t>Bariša</w:t>
      </w:r>
      <w:proofErr w:type="spellEnd"/>
      <w:r w:rsidR="00023A95" w:rsidRPr="00F438D6">
        <w:t xml:space="preserve"> Pavičić, odvjetnik u Zagrebu, Petra i Tome </w:t>
      </w:r>
      <w:proofErr w:type="spellStart"/>
      <w:r w:rsidR="00023A95" w:rsidRPr="00F438D6">
        <w:t>Erdody</w:t>
      </w:r>
      <w:proofErr w:type="spellEnd"/>
      <w:r w:rsidR="00023A95" w:rsidRPr="00F438D6">
        <w:t xml:space="preserve"> 12</w:t>
      </w:r>
      <w:r w:rsidR="003F5C7C">
        <w:t xml:space="preserve">, </w:t>
      </w:r>
      <w:r w:rsidR="00023A95">
        <w:t>24. rujna</w:t>
      </w:r>
      <w:r w:rsidR="00852D90">
        <w:t xml:space="preserve"> </w:t>
      </w:r>
      <w:r w:rsidR="003F5C7C">
        <w:t>2018</w:t>
      </w:r>
      <w:r>
        <w:t xml:space="preserve">., 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 xml:space="preserve">z a k </w:t>
      </w:r>
      <w:proofErr w:type="spellStart"/>
      <w:r w:rsidRPr="001C645C">
        <w:t>lj</w:t>
      </w:r>
      <w:proofErr w:type="spellEnd"/>
      <w:r w:rsidRPr="001C645C">
        <w:t xml:space="preserve"> u č i o  j e</w:t>
      </w:r>
    </w:p>
    <w:p w:rsidRDefault="00952AD6" w:rsidP="006E687C" w:rsidR="00952AD6" w:rsidRPr="001C645C">
      <w:pPr>
        <w:jc w:val="center"/>
      </w:pPr>
    </w:p>
    <w:p w:rsidRDefault="00852D90" w:rsidP="00852D90" w:rsidR="00852D90">
      <w:pPr>
        <w:ind w:firstLine="708"/>
        <w:jc w:val="both"/>
      </w:pPr>
      <w:r>
        <w:t xml:space="preserve">Nalaže se dužniku </w:t>
      </w:r>
      <w:r w:rsidR="004C77A8" w:rsidRPr="00DA247A">
        <w:rPr>
          <w:lang w:val="pt-BR"/>
        </w:rPr>
        <w:t xml:space="preserve">ARIA-F, d.o.o., Zagreb, Šeferova 8ª, OIB: </w:t>
      </w:r>
      <w:r w:rsidR="004C77A8" w:rsidRPr="00F438D6">
        <w:t>13991214264</w:t>
      </w:r>
      <w:r>
        <w:t>, u roku 8 dana</w:t>
      </w:r>
      <w:r w:rsidR="007464E9">
        <w:t xml:space="preserve"> od dostave ovog zaključka </w:t>
      </w:r>
      <w:r>
        <w:t xml:space="preserve">očitovati na zahtjev povjerenika </w:t>
      </w:r>
      <w:r w:rsidR="004C77A8">
        <w:t>Ivan</w:t>
      </w:r>
      <w:r w:rsidR="005A7773">
        <w:t>a</w:t>
      </w:r>
      <w:r w:rsidR="004C77A8">
        <w:t xml:space="preserve"> </w:t>
      </w:r>
      <w:proofErr w:type="spellStart"/>
      <w:r w:rsidR="004C77A8">
        <w:t>Gjurašić</w:t>
      </w:r>
      <w:r w:rsidR="005A7773">
        <w:t>a</w:t>
      </w:r>
      <w:proofErr w:type="spellEnd"/>
      <w:r w:rsidR="004C77A8">
        <w:t xml:space="preserve">, Zagreb, Petrinjska 28, </w:t>
      </w:r>
      <w:proofErr w:type="spellStart"/>
      <w:r w:rsidR="004C77A8">
        <w:t>OIB</w:t>
      </w:r>
      <w:proofErr w:type="spellEnd"/>
      <w:r w:rsidR="004C77A8">
        <w:t>: 66025260916</w:t>
      </w:r>
      <w:r w:rsidR="005A7773">
        <w:t xml:space="preserve">, </w:t>
      </w:r>
      <w:r w:rsidR="007464E9">
        <w:t xml:space="preserve">od </w:t>
      </w:r>
      <w:r w:rsidR="005A7773">
        <w:t>20</w:t>
      </w:r>
      <w:r w:rsidR="007464E9">
        <w:t xml:space="preserve">. </w:t>
      </w:r>
      <w:r w:rsidR="005A7773">
        <w:t xml:space="preserve">rujna </w:t>
      </w:r>
      <w:r w:rsidR="007464E9">
        <w:t xml:space="preserve">2018. </w:t>
      </w:r>
      <w:r>
        <w:t>za određivanje nagrade</w:t>
      </w:r>
      <w:r w:rsidR="007464E9">
        <w:t>.</w:t>
      </w:r>
      <w:r>
        <w:t xml:space="preserve"> </w:t>
      </w:r>
    </w:p>
    <w:p w:rsidRDefault="00852D90" w:rsidP="00852D90" w:rsidR="00852D90">
      <w:pPr>
        <w:ind w:firstLine="708"/>
        <w:jc w:val="both"/>
      </w:pP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5A1F0B">
        <w:t>24. rujna</w:t>
      </w:r>
      <w:r w:rsidR="00EB31C7">
        <w:t xml:space="preserve"> </w:t>
      </w:r>
      <w:r w:rsidR="003F5C7C">
        <w:t>2018.</w:t>
      </w:r>
    </w:p>
    <w:p w:rsidRDefault="005C35E5" w:rsidP="005C35E5" w:rsidR="005C35E5" w:rsidRPr="00010102">
      <w:pPr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3D0349" w:rsidR="000A6171">
      <w:pPr>
        <w:ind w:left="5664"/>
        <w:jc w:val="right"/>
      </w:pPr>
      <w:proofErr w:type="spellStart"/>
      <w:r>
        <w:t>mr.sc</w:t>
      </w:r>
      <w:proofErr w:type="spellEnd"/>
      <w:r>
        <w:t>. Ivana Koštarić Fegeš</w:t>
      </w:r>
      <w:r w:rsidR="003D0349">
        <w:t>, v.r.</w:t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proofErr w:type="spellStart"/>
      <w:r>
        <w:t>SZ</w:t>
      </w:r>
      <w:proofErr w:type="spellEnd"/>
      <w:r>
        <w:t>)</w:t>
      </w:r>
    </w:p>
    <w:p w:rsidRDefault="00873C16" w:rsidP="001D7C1D" w:rsidR="00873C16"/>
    <w:p w:rsidRDefault="00E065DA" w:rsidP="001D7C1D" w:rsidR="00E065DA"/>
    <w:p w:rsidRDefault="003D0349" w:rsidP="003D0349" w:rsidR="003D0349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</w:t>
      </w:r>
      <w:proofErr w:type="spellStart"/>
      <w:r>
        <w:rPr>
          <w:lang w:eastAsia="hr-HR"/>
        </w:rPr>
        <w:t>ovl</w:t>
      </w:r>
      <w:proofErr w:type="spellEnd"/>
      <w:r>
        <w:rPr>
          <w:lang w:eastAsia="hr-HR"/>
        </w:rPr>
        <w:t>. službenik</w:t>
      </w:r>
    </w:p>
    <w:p w:rsidRDefault="003D0349" w:rsidP="003D0349" w:rsidR="00E065DA">
      <w:r>
        <w:rPr>
          <w:lang w:eastAsia="hr-HR"/>
        </w:rPr>
        <w:t>Katarina Drndelić</w:t>
      </w:r>
    </w:p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BA187D">
      <w:t>1503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93B13"/>
    <w:multiLevelType w:val="hybridMultilevel"/>
    <w:tmpl w:val="D432FE9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317E"/>
    <w:rsid w:val="000149C1"/>
    <w:rsid w:val="00023A95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0E6FB7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B61FD"/>
    <w:rsid w:val="001C645C"/>
    <w:rsid w:val="001D7C1D"/>
    <w:rsid w:val="001E5C43"/>
    <w:rsid w:val="00201F56"/>
    <w:rsid w:val="00220063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D0349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9761C"/>
    <w:rsid w:val="004B5A8C"/>
    <w:rsid w:val="004C59E9"/>
    <w:rsid w:val="004C6111"/>
    <w:rsid w:val="004C6263"/>
    <w:rsid w:val="004C77A8"/>
    <w:rsid w:val="004D51BB"/>
    <w:rsid w:val="004F10C0"/>
    <w:rsid w:val="004F440D"/>
    <w:rsid w:val="004F6361"/>
    <w:rsid w:val="00503277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1F0B"/>
    <w:rsid w:val="005A26E1"/>
    <w:rsid w:val="005A3656"/>
    <w:rsid w:val="005A7773"/>
    <w:rsid w:val="005B4DE4"/>
    <w:rsid w:val="005C35E5"/>
    <w:rsid w:val="005C554A"/>
    <w:rsid w:val="005C5DB0"/>
    <w:rsid w:val="005D534C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2669E"/>
    <w:rsid w:val="00736082"/>
    <w:rsid w:val="007464E9"/>
    <w:rsid w:val="00754E3C"/>
    <w:rsid w:val="007550C1"/>
    <w:rsid w:val="0076488F"/>
    <w:rsid w:val="00782D08"/>
    <w:rsid w:val="007B7CA2"/>
    <w:rsid w:val="007E2E14"/>
    <w:rsid w:val="007F5CBE"/>
    <w:rsid w:val="008028AB"/>
    <w:rsid w:val="00806934"/>
    <w:rsid w:val="008138D8"/>
    <w:rsid w:val="00833454"/>
    <w:rsid w:val="008354D0"/>
    <w:rsid w:val="00850C98"/>
    <w:rsid w:val="00852D90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86AA5"/>
    <w:rsid w:val="00BA187D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B31C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75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St-1438/2018-17</izvorni_sadrzaj>
    <derivirana_varijabla naziv="DomainObject.Oznaka_1">St-1438/2018-17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ARIA-F d.o.o. zastupanog po punomoćniku BARIŠA PAVIČIĆ</izvorni_sadrzaj>
    <derivirana_varijabla naziv="DomainObject.Predmet.ProtustrankaFormated_1">  ARIA-F d.o.o. zastupanog po punomoćniku BARIŠA PAVIČIĆ</derivirana_varijabla>
  </DomainObject.Predmet.ProtustrankaFormated>
  <DomainObject.Predmet.ProtustrankaFormatedOIB>
    <izvorni_sadrzaj>  ARIA-F d.o.o., OIB 13991214264 zastupanog po punomoćniku BARIŠA PAVIČIĆ</izvorni_sadrzaj>
    <derivirana_varijabla naziv="DomainObject.Predmet.ProtustrankaFormatedOIB_1">  ARIA-F d.o.o., OIB 13991214264 zastupanog po punomoćniku BARIŠA PAVIČIĆ</derivirana_varijabla>
  </DomainObject.Predmet.ProtustrankaFormatedOIB>
  <DomainObject.Predmet.ProtustrankaFormatedWithAdress>
    <izvorni_sadrzaj> ARIA-F d.o.o., Šeferova 8a, 10000 Zagreb zastupanog po punomoćniku BARIŠA PAVIČIĆ</izvorni_sadrzaj>
    <derivirana_varijabla naziv="DomainObject.Predmet.ProtustrankaFormatedWithAdress_1"> ARIA-F d.o.o., Šeferova 8a, 10000 Zagreb zastupanog po punomoćniku BARIŠA PAVIČIĆ</derivirana_varijabla>
  </DomainObject.Predmet.ProtustrankaFormatedWithAdress>
  <DomainObject.Predmet.ProtustrankaFormatedWithAdressOIB>
    <izvorni_sadrzaj> ARIA-F d.o.o., OIB 13991214264, Šeferova 8a, 10000 Zagreb zastupanog po punomoćniku BARIŠA PAVIČIĆ</izvorni_sadrzaj>
    <derivirana_varijabla naziv="DomainObject.Predmet.ProtustrankaFormatedWithAdressOIB_1"> ARIA-F d.o.o., OIB 13991214264, Šeferova 8a, 10000 Zagreb zastupanog po punomoćniku BARIŠA PAVIČIĆ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ARIA-F, d.o.o.</izvorni_sadrzaj>
    <derivirana_varijabla naziv="DomainObject.Predmet.StrankaFormated_1">  ARIA-F, d.o.o.</derivirana_varijabla>
  </DomainObject.Predmet.StrankaFormated>
  <DomainObject.Predmet.StrankaFormatedOIB>
    <izvorni_sadrzaj>  ARIA-F, d.o.o., OIB 13991214264</izvorni_sadrzaj>
    <derivirana_varijabla naziv="DomainObject.Predmet.StrankaFormatedOIB_1">  ARIA-F, d.o.o., OIB 13991214264</derivirana_varijabla>
  </DomainObject.Predmet.StrankaFormatedOIB>
  <DomainObject.Predmet.StrankaFormatedWithAdress>
    <izvorni_sadrzaj> ARIA-F, d.o.o., Šeferova 8/a, 10000 Zagreb</izvorni_sadrzaj>
    <derivirana_varijabla naziv="DomainObject.Predmet.StrankaFormatedWithAdress_1"> ARIA-F, d.o.o., Šeferova 8/a, 10000 Zagreb</derivirana_varijabla>
  </DomainObject.Predmet.StrankaFormatedWithAdress>
  <DomainObject.Predmet.StrankaFormatedWithAdressOIB>
    <izvorni_sadrzaj> ARIA-F, d.o.o., OIB 13991214264, Šeferova 8/a, 10000 Zagreb</izvorni_sadrzaj>
    <derivirana_varijabla naziv="DomainObject.Predmet.StrankaFormatedWithAdressOIB_1"> ARIA-F, d.o.o., OIB 13991214264, Šeferova 8/a, 10000 Zagreb</derivirana_varijabla>
  </DomainObject.Predmet.StrankaFormatedWithAdressOIB>
  <DomainObject.Predmet.StrankaWithAdress>
    <izvorni_sadrzaj>ARIA-F, d.o.o. Šeferova 8/a,10000 Zagreb</izvorni_sadrzaj>
    <derivirana_varijabla naziv="DomainObject.Predmet.StrankaWithAdress_1">ARIA-F, d.o.o. Šeferova 8/a,10000 Zagreb</derivirana_varijabla>
  </DomainObject.Predmet.StrankaWithAdress>
  <DomainObject.Predmet.StrankaWithAdressOIB>
    <izvorni_sadrzaj>ARIA-F, d.o.o., OIB 13991214264, Šeferova 8/a,10000 Zagreb</izvorni_sadrzaj>
    <derivirana_varijabla naziv="DomainObject.Predmet.StrankaWithAdressOIB_1">ARIA-F, d.o.o., OIB 13991214264, Šeferova 8/a,10000 Zagreb</derivirana_varijabla>
  </DomainObject.Predmet.StrankaWithAdressOIB>
  <DomainObject.Predmet.StrankaNazivFormated>
    <izvorni_sadrzaj>ARIA-F, d.o.o.</izvorni_sadrzaj>
    <derivirana_varijabla naziv="DomainObject.Predmet.StrankaNazivFormated_1">ARIA-F, d.o.o.</derivirana_varijabla>
  </DomainObject.Predmet.StrankaNazivFormated>
  <DomainObject.Predmet.StrankaNazivFormatedOIB>
    <izvorni_sadrzaj>ARIA-F, d.o.o., OIB 13991214264</izvorni_sadrzaj>
    <derivirana_varijabla naziv="DomainObject.Predmet.StrankaNazivFormatedOIB_1">ARIA-F,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ARIA-F, d.o.o.</item>
    </izvorni_sadrzaj>
    <derivirana_varijabla naziv="DomainObject.Predmet.StrankaListFormated_1">
      <item>ARIA-F, d.o.o.</item>
    </derivirana_varijabla>
  </DomainObject.Predmet.StrankaListFormated>
  <DomainObject.Predmet.StrankaListFormatedOIB>
    <izvorni_sadrzaj>
      <item>ARIA-F, d.o.o., OIB 13991214264</item>
    </izvorni_sadrzaj>
    <derivirana_varijabla naziv="DomainObject.Predmet.StrankaListFormatedOIB_1">
      <item>ARIA-F, d.o.o., OIB 13991214264</item>
    </derivirana_varijabla>
  </DomainObject.Predmet.StrankaListFormatedOIB>
  <DomainObject.Predmet.StrankaListFormatedWithAdress>
    <izvorni_sadrzaj>
      <item>ARIA-F, d.o.o., Šeferova 8/a, 10000 Zagreb</item>
    </izvorni_sadrzaj>
    <derivirana_varijabla naziv="DomainObject.Predmet.StrankaListFormatedWithAdress_1">
      <item>ARIA-F, d.o.o., Šeferova 8/a, 10000 Zagreb</item>
    </derivirana_varijabla>
  </DomainObject.Predmet.StrankaListFormatedWithAdress>
  <DomainObject.Predmet.StrankaListFormatedWithAdressOIB>
    <izvorni_sadrzaj>
      <item>ARIA-F, d.o.o., OIB 13991214264, Šeferova 8/a, 10000 Zagreb</item>
    </izvorni_sadrzaj>
    <derivirana_varijabla naziv="DomainObject.Predmet.StrankaListFormatedWithAdressOIB_1">
      <item>ARIA-F, d.o.o., OIB 13991214264, Šeferova 8/a, 10000 Zagreb</item>
    </derivirana_varijabla>
  </DomainObject.Predmet.StrankaListFormatedWithAdressOIB>
  <DomainObject.Predmet.StrankaListNazivFormated>
    <izvorni_sadrzaj>
      <item>ARIA-F, d.o.o.</item>
    </izvorni_sadrzaj>
    <derivirana_varijabla naziv="DomainObject.Predmet.StrankaListNazivFormated_1">
      <item>ARIA-F, d.o.o.</item>
    </derivirana_varijabla>
  </DomainObject.Predmet.StrankaListNazivFormated>
  <DomainObject.Predmet.StrankaListNazivFormatedOIB>
    <izvorni_sadrzaj>
      <item>ARIA-F, d.o.o., OIB 13991214264</item>
    </izvorni_sadrzaj>
    <derivirana_varijabla naziv="DomainObject.Predmet.StrankaListNazivFormatedOIB_1">
      <item>ARIA-F, d.o.o., OIB 13991214264</item>
    </derivirana_varijabla>
  </DomainObject.Predmet.StrankaListNazivFormatedOIB>
  <DomainObject.Predmet.ProtuStrankaListFormated>
    <izvorni_sadrzaj>
      <item>ARIA-F d.o.o. zastupanog po punomoćniku BARIŠA PAVIČIĆ</item>
    </izvorni_sadrzaj>
    <derivirana_varijabla naziv="DomainObject.Predmet.ProtuStrankaListFormated_1">
      <item>ARIA-F d.o.o. zastupanog po punomoćniku BARIŠA PAVIČIĆ</item>
    </derivirana_varijabla>
  </DomainObject.Predmet.ProtuStrankaListFormated>
  <DomainObject.Predmet.ProtuStrankaListFormatedOIB>
    <izvorni_sadrzaj>
      <item>ARIA-F d.o.o., OIB 13991214264 zastupanog po punomoćniku BARIŠA PAVIČIĆ</item>
    </izvorni_sadrzaj>
    <derivirana_varijabla naziv="DomainObject.Predmet.ProtuStrankaListFormatedOIB_1">
      <item>ARIA-F d.o.o., OIB 13991214264 zastupanog po punomoćniku BARIŠA PAVIČIĆ</item>
    </derivirana_varijabla>
  </DomainObject.Predmet.ProtuStrankaListFormatedOIB>
  <DomainObject.Predmet.ProtuStrankaListFormatedWithAdress>
    <izvorni_sadrzaj>
      <item>ARIA-F d.o.o., Šeferova 8a, 10000 Zagreb zastupanog po punomoćniku BARIŠA PAVIČIĆ</item>
    </izvorni_sadrzaj>
    <derivirana_varijabla naziv="DomainObject.Predmet.ProtuStrankaListFormatedWithAdress_1">
      <item>ARIA-F d.o.o., Šeferova 8a, 10000 Zagreb zastupanog po punomoćniku BARIŠA PAVIČIĆ</item>
    </derivirana_varijabla>
  </DomainObject.Predmet.ProtuStrankaListFormatedWithAdress>
  <DomainObject.Predmet.ProtuStrankaListFormatedWithAdressOIB>
    <izvorni_sadrzaj>
      <item>ARIA-F d.o.o., OIB 13991214264, Šeferova 8a, 10000 Zagreb zastupanog po punomoćniku BARIŠA PAVIČIĆ</item>
    </izvorni_sadrzaj>
    <derivirana_varijabla naziv="DomainObject.Predmet.ProtuStrankaListFormatedWithAdressOIB_1">
      <item>ARIA-F d.o.o., OIB 13991214264, Šeferova 8a, 10000 Zagreb zastupanog po punomoćniku BARIŠA PAVIČIĆ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  <item>BARIŠA PAVIČIĆ punomoćnik sudionika u postupku ARIA-F d.o.o.</item>
    </izvorni_sadrzaj>
    <derivirana_varijabla naziv="DomainObject.Predmet.OstaliListFormated_1">
      <item>Ilija Kožulj</item>
      <item>JUJNOVIĆ LUČIĆ MARKOVIĆ Odvjetničko društvo javno trgovačko društvo</item>
      <item>BARIŠA PAVIČIĆ punomoćnik sudionika u postupku ARIA-F d.o.o.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  <item>BARIŠA PAVIČIĆ punomoćnik sudionika u postupku ARIA-F d.o.o.</item>
    </izvorni_sadrzaj>
    <derivirana_varijabla naziv="DomainObject.Predmet.OstaliListFormatedOIB_1">
      <item>Ilija Kožulj, OIB 63827683251</item>
      <item>JUJNOVIĆ LUČIĆ MARKOVIĆ Odvjetničko društvo javno trgovačko društvo, OIB 46736017727</item>
      <item>BARIŠA PAVIČIĆ punomoćnik sudionika u postupku ARIA-F d.o.o.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  <item>BARIŠA PAVIČIĆ, P i T. Erdody 12, 10000 Zagreb punomoćnik sudionika u postupku ARIA-F d.o.o.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  <item>BARIŠA PAVIČIĆ, P i T. Erdody 12, 10000 Zagreb punomoćnik sudionika u postupku ARIA-F d.o.o.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  <item>BARIŠA PAVIČIĆ</item>
    </izvorni_sadrzaj>
    <derivirana_varijabla naziv="DomainObject.Predmet.OstaliListNazivFormated_1">
      <item>Ilija Kožulj</item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  <item>BARIŠA PAVIČIĆ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St-1438/2018-17</izvorni_sadrzaj>
    <derivirana_varijabla naziv="DomainObject.PoslovniBrojDokumenta_1">St-1438/2018-17</derivirana_varijabla>
  </DomainObject.PoslovniBrojDokumenta>
  <DomainObject.Predmet.StrankaIDrugi>
    <izvorni_sadrzaj>ARIA-F, d.o.o.</izvorni_sadrzaj>
    <derivirana_varijabla naziv="DomainObject.Predmet.StrankaIDrugi_1">ARIA-F,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ARIA-F, d.o.o., OIB 13991214264, Šeferova 8/a, 10000 Zagreb</izvorni_sadrzaj>
    <derivirana_varijabla naziv="DomainObject.Predmet.StrankaIDrugiAdressOIB_1">ARIA-F, d.o.o., OIB 13991214264, Šeferova 8/a,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St-1438/2018-11</izvorni_sadrzaj>
    <derivirana_varijabla naziv="DomainObject.Predmet.OdlukaRjesenje.Oznaka_1">St-1438/2018-11</derivirana_varijabla>
  </DomainObject.Predmet.OdlukaRjesenje.Oznaka>
  <DomainObject.Predmet.SudioniciListNaziv>
    <izvorni_sadrzaj>
      <item>ARIA-F d.o.o.</item>
      <item>Ilija Kožulj</item>
      <item>JUJNOVIĆ LUČIĆ MARKOVIĆ Odvjetničko društvo javno trgovačko društvo</item>
      <item>BARIŠA PAVIČIĆ</item>
      <item>ARIA-F, d.o.o.</item>
    </izvorni_sadrzaj>
    <derivirana_varijabla naziv="DomainObject.Predmet.SudioniciListNaziv_1">
      <item>ARIA-F d.o.o.</item>
      <item>Ilija Kožulj</item>
      <item>JUJNOVIĆ LUČIĆ MARKOVIĆ Odvjetničko društvo javno trgovačko društvo</item>
      <item>BARIŠA PAVIČIĆ</item>
      <item>ARIA-F, d.o.o.</item>
    </derivirana_varijabla>
  </DomainObject.Predmet.SudioniciListNaziv>
  <DomainObject.Predmet.SudioniciListAdressOIB>
    <izvorni_sadrzaj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izvorni_sadrzaj>
    <derivirana_varijabla naziv="DomainObject.Predmet.SudioniciListAdressOIB_1"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  <item>BARIŠA PAVIČIĆ, P i T. Erdody 12,10000 Zagreb</item>
      <item>ARIA-F, d.o.o., OIB 13991214264, Šeferova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63827683251</item>
      <item>, OIB 46736017727</item>
      <item>, OIB null</item>
      <item>, OIB 13991214264</item>
    </izvorni_sadrzaj>
    <derivirana_varijabla naziv="DomainObject.Predmet.SudioniciListNazivOIB_1">
      <item>, OIB 13991214264</item>
      <item>, OIB 63827683251</item>
      <item>, OIB 46736017727</item>
      <item>, OIB null</item>
      <item>, OIB 13991214264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709</properties:Characters>
  <properties:Lines>32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2018-09-24T08:51:00Z</dcterms:created>
  <dc:creator>nribaric</dc:creator>
  <cp:lastModifiedBy>Katarina Drndelić</cp:lastModifiedBy>
  <cp:lastPrinted>2018-09-24T09:41:00Z</cp:lastPrinted>
  <dcterms:modified xmlns:xsi="http://www.w3.org/2001/XMLSchema-instance" xsi:type="dcterms:W3CDTF">2018-09-24T09:42:00Z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St-1438/2018-17 / Odluka - Zaključak (zaključak_OČITOVANJE DUŽNIKA NA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