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06ef" w14:paraId="5e606ef" w:rsidRDefault="00AE649C" w:rsidP="001E024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E0241" w:rsidP="001E0241" w:rsidR="00AE649C" w:rsidRPr="00B76F3C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E024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St-317/16-4</w:t>
      </w:r>
      <w:r w:rsidR="00EA1C6D">
        <w:tab/>
      </w:r>
    </w:p>
    <w:p w:rsidRDefault="001E0241" w:rsidP="001E0241" w:rsidR="001E0241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E0241" w:rsidP="001E0241" w:rsidR="001E024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E0241" w:rsidP="001E0241" w:rsidR="001E024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E0241" w:rsidP="001E0241" w:rsidR="001E024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E0241" w:rsidP="001E0241" w:rsidR="001E0241">
      <w:pPr>
        <w:spacing w:after="0"/>
        <w:jc w:val="right"/>
        <w:rPr>
          <w:lang w:eastAsia="hr-HR"/>
        </w:rPr>
      </w:pPr>
    </w:p>
    <w:p w:rsidRDefault="001E0241" w:rsidP="001E0241" w:rsidR="001E0241">
      <w:pPr>
        <w:spacing w:after="0"/>
        <w:jc w:val="right"/>
      </w:pPr>
    </w:p>
    <w:p w:rsidRDefault="001E0241" w:rsidP="001E0241" w:rsidR="001E0241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ŽVORC TRGOVINA d.o.o., Donji Kraljevec, Kolodvorska 52, OIB: 95978203362,  11. ožujka 2016. temeljem čl. 430. Stečajnog zakona („NN“ 71/15, u daljnjem tekstu SZ) objavljuje sljedeći</w:t>
      </w:r>
    </w:p>
    <w:p w:rsidRDefault="001E0241" w:rsidP="001E0241" w:rsidR="001E0241">
      <w:pPr>
        <w:spacing w:after="0"/>
        <w:jc w:val="center"/>
      </w:pPr>
    </w:p>
    <w:p w:rsidRDefault="001E0241" w:rsidP="001E0241" w:rsidR="001E0241">
      <w:pPr>
        <w:spacing w:after="0"/>
        <w:jc w:val="center"/>
      </w:pPr>
      <w:r>
        <w:t>OGLAS</w:t>
      </w:r>
    </w:p>
    <w:p w:rsidRDefault="001E0241" w:rsidP="001E0241" w:rsidR="001E0241">
      <w:pPr>
        <w:spacing w:after="0"/>
      </w:pPr>
    </w:p>
    <w:p w:rsidRDefault="001E0241" w:rsidP="001E0241" w:rsidR="001E0241">
      <w:pPr>
        <w:spacing w:after="0"/>
        <w:jc w:val="both"/>
      </w:pPr>
      <w:r>
        <w:t>1/</w:t>
      </w:r>
      <w:r>
        <w:tab/>
        <w:t>Utvrđuje se da ukupni iznos evidentiranog duga dužnika ŽVORC TRGOVINA d.o.o., Donji Kraljevec, Kolodvorska 52, OIB: 95978203362 iznosi 55.794,99 kn.</w:t>
      </w:r>
    </w:p>
    <w:p w:rsidRDefault="001E0241" w:rsidP="001E0241" w:rsidR="001E0241">
      <w:pPr>
        <w:spacing w:after="0"/>
        <w:jc w:val="both"/>
      </w:pPr>
    </w:p>
    <w:p w:rsidRDefault="001E0241" w:rsidP="001E0241" w:rsidR="001E0241">
      <w:pPr>
        <w:spacing w:after="0"/>
        <w:jc w:val="both"/>
      </w:pPr>
      <w:r>
        <w:t>2/</w:t>
      </w:r>
      <w:r>
        <w:tab/>
        <w:t xml:space="preserve"> Poziva se direktor dužnika Jasna Žvorc iz Donjeg Kraljevca, Braće Radića 2, OIB: 85850297025 da u roku od 15 dana od dana objave ovog oglasa na e-oglasnoj ploči suda podnese ovome sudu, pozivom na gornji broj spisa, javnobilježnički ovjerovljeni prokazni popis imovine i obveza dužnika na propisanom obrascu.</w:t>
      </w:r>
    </w:p>
    <w:p w:rsidRDefault="001E0241" w:rsidP="001E0241" w:rsidR="001E0241">
      <w:pPr>
        <w:spacing w:after="0"/>
        <w:jc w:val="both"/>
      </w:pPr>
    </w:p>
    <w:p w:rsidRDefault="001E0241" w:rsidP="001E0241" w:rsidR="001E0241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E0241" w:rsidP="001E0241" w:rsidR="001E0241">
      <w:pPr>
        <w:spacing w:after="0"/>
      </w:pPr>
    </w:p>
    <w:p w:rsidRDefault="001E0241" w:rsidP="001E0241" w:rsidR="001E0241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1E0241" w:rsidP="001E0241" w:rsidR="001E0241">
      <w:pPr>
        <w:spacing w:after="0"/>
        <w:jc w:val="both"/>
        <w:rPr>
          <w:color w:val="000000"/>
        </w:rPr>
      </w:pPr>
      <w:r>
        <w:tab/>
      </w:r>
    </w:p>
    <w:p w:rsidRDefault="001E0241" w:rsidP="001E0241" w:rsidR="001E0241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22031716 otvoren kod Hrvatske poštanske banke. </w:t>
      </w:r>
    </w:p>
    <w:p w:rsidRDefault="001E0241" w:rsidP="001E0241" w:rsidR="001E0241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1E0241" w:rsidP="001E0241" w:rsidR="001E0241">
      <w:pPr>
        <w:spacing w:after="0"/>
        <w:jc w:val="both"/>
      </w:pPr>
    </w:p>
    <w:p w:rsidRDefault="001E0241" w:rsidP="001E0241" w:rsidR="001E0241">
      <w:pPr>
        <w:spacing w:after="0"/>
        <w:jc w:val="center"/>
      </w:pPr>
      <w:r>
        <w:lastRenderedPageBreak/>
        <w:t>U Varaždinu, 11. ožujka 2016.</w:t>
      </w:r>
    </w:p>
    <w:p w:rsidRDefault="001E0241" w:rsidP="001E0241" w:rsidR="001E0241">
      <w:pPr>
        <w:spacing w:after="0"/>
        <w:jc w:val="both"/>
      </w:pPr>
    </w:p>
    <w:p w:rsidRDefault="001E0241" w:rsidP="001E0241" w:rsidR="001E024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E0241" w:rsidP="001E0241" w:rsidR="001E0241">
      <w:pPr>
        <w:spacing w:after="0"/>
      </w:pPr>
    </w:p>
    <w:p w:rsidRDefault="001E0241" w:rsidP="001E0241" w:rsidR="001E024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1E0241" w:rsidR="00CB0EA4">
      <w:pPr>
        <w:pStyle w:val="Naslovdokumenta"/>
        <w:spacing w:after="0"/>
      </w:pPr>
    </w:p>
    <w:p w:rsidRDefault="0071688E" w:rsidP="001E0241" w:rsidR="0071688E">
      <w:pPr>
        <w:pStyle w:val="Poetniodjeljak"/>
        <w:spacing w:after="0"/>
      </w:pPr>
    </w:p>
    <w:p w:rsidRDefault="00A21F0D" w:rsidP="001E0241" w:rsidR="00A21F0D">
      <w:pPr>
        <w:pStyle w:val="NormaleSPIS"/>
        <w:spacing w:after="0"/>
        <w:rPr>
          <w:noProof/>
        </w:rPr>
      </w:pPr>
    </w:p>
    <w:p w:rsidRDefault="00DA0242" w:rsidP="001E0241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41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46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St-317/2016-4</izvorni_sadrzaj>
    <derivirana_varijabla naziv="DomainObject.Oznaka_1">St-317/2016-4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ŽVORC TRGOVINA društvo s ograničenom odgovornošću za trgovinu i usluge zastupanog po punomoćniku Jasna Žvorc</izvorni_sadrzaj>
    <derivirana_varijabla naziv="DomainObject.Predmet.ProtustrankaFormated_1">  ŽVORC TRGOVINA društvo s ograničenom odgovornošću za trgovinu i usluge zastupanog po punomoćniku Jasna Žvorc</derivirana_varijabla>
  </DomainObject.Predmet.ProtustrankaFormated>
  <DomainObject.Predmet.ProtustrankaFormatedOIB>
    <izvorni_sadrzaj>  ŽVORC TRGOVINA društvo s ograničenom odgovornošću za trgovinu i usluge, OIB 95978203362 zastupanog po punomoćniku Jasna Žvorc</izvorni_sadrzaj>
    <derivirana_varijabla naziv="DomainObject.Predmet.ProtustrankaFormatedOIB_1">  ŽVORC TRGOVINA društvo s ograničenom odgovornošću za trgovinu i usluge, OIB 95978203362 zastupanog po punomoćniku Jasna Žvorc</derivirana_varijabla>
  </DomainObject.Predmet.ProtustrankaFormatedOIB>
  <DomainObject.Predmet.ProtustrankaFormatedWithAdress>
    <izvorni_sadrzaj> ŽVORC TRGOVINA društvo s ograničenom odgovornošću za trgovinu i usluge, Kolodvorska 52, 40320 Donji Kraljevec zastupanog po punomoćniku Jasna Žvorc</izvorni_sadrzaj>
    <derivirana_varijabla naziv="DomainObject.Predmet.ProtustrankaFormatedWithAdress_1"> ŽVORC TRGOVINA društvo s ograničenom odgovornošću za trgovinu i usluge, Kolodvorska 52, 40320 Donji Kraljevec zastupanog po punomoćniku Jasna Žvorc</derivirana_varijabla>
  </DomainObject.Predmet.ProtustrankaFormatedWithAdress>
  <DomainObject.Predmet.ProtustrankaFormatedWithAdressOIB>
    <izvorni_sadrzaj> ŽVORC TRGOVINA društvo s ograničenom odgovornošću za trgovinu i usluge, OIB 95978203362, Kolodvorska 52, 40320 Donji Kraljevec zastupanog po punomoćniku Jasna Žvorc</izvorni_sadrzaj>
    <derivirana_varijabla naziv="DomainObject.Predmet.ProtustrankaFormatedWithAdressOIB_1"> ŽVORC TRGOVINA društvo s ograničenom odgovornošću za trgovinu i usluge, OIB 95978203362, Kolodvorska 52, 40320 Donji Kraljevec zastupanog po punomoćniku Jasna Žvorc</derivirana_varijabla>
  </DomainObject.Predmet.ProtustrankaFormatedWithAdressOIB>
  <DomainObject.Predmet.ProtustrankaWithAdress>
    <izvorni_sadrzaj>ŽVORC TRGOVINA društvo s ograničenom odgovornošću za trgovinu i usluge Kolodvorska 52, 40320 Donji Kraljevec</izvorni_sadrzaj>
    <derivirana_varijabla naziv="DomainObject.Predmet.ProtustrankaWithAdress_1">ŽVORC TRGOVINA društvo s ograničenom odgovornošću za trgovinu i usluge Kolodvorska 52, 40320 Donji Kraljevec</derivirana_varijabla>
  </DomainObject.Predmet.ProtustrankaWithAdress>
  <DomainObject.Predmet.ProtustrankaWithAdressOIB>
    <izvorni_sadrzaj>ŽVORC TRGOVINA društvo s ograničenom odgovornošću za trgovinu i usluge, OIB 95978203362, Kolodvorska 52, 40320 Donji Kraljevec</izvorni_sadrzaj>
    <derivirana_varijabla naziv="DomainObject.Predmet.ProtustrankaWithAdressOIB_1">ŽVORC TRGOVINA društvo s ograničenom odgovornošću za trgovinu i usluge, OIB 95978203362, Kolodvorska 52, 40320 Donji Kraljevec</derivirana_varijabla>
  </DomainObject.Predmet.ProtustrankaWithAdressOIB>
  <DomainObject.Predmet.ProtustrankaNazivFormated>
    <izvorni_sadrzaj>ŽVORC TRGOVINA društvo s ograničenom odgovornošću za trgovinu i usluge</izvorni_sadrzaj>
    <derivirana_varijabla naziv="DomainObject.Predmet.ProtustrankaNazivFormated_1">ŽVORC TRGOVINA društvo s ograničenom odgovornošću za trgovinu i usluge</derivirana_varijabla>
  </DomainObject.Predmet.ProtustrankaNazivFormated>
  <DomainObject.Predmet.ProtustrankaNazivFormatedOIB>
    <izvorni_sadrzaj>ŽVORC TRGOVINA društvo s ograničenom odgovornošću za trgovinu i usluge, OIB 95978203362</izvorni_sadrzaj>
    <derivirana_varijabla naziv="DomainObject.Predmet.ProtustrankaNazivFormatedOIB_1">ŽVORC TRGOVINA društvo s ograničenom odgovornošću za trgovinu i usluge, OIB 95978203362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55794.99</izvorni_sadrzaj>
    <derivirana_varijabla naziv="DomainObject.Predmet.TrenutnaVrijednost_1">55794.99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ŽVORC TRGOVINA društvo s ograničenom odgovornošću za trgovinu i usluge zastupanog po punomoćniku Jasna Žvorc</item>
    </izvorni_sadrzaj>
    <derivirana_varijabla naziv="DomainObject.Predmet.ProtuStrankaListFormated_1">
      <item>ŽVORC TRGOVINA društvo s ograničenom odgovornošću za trgovinu i usluge zastupanog po punomoćniku Jasna Žvorc</item>
    </derivirana_varijabla>
  </DomainObject.Predmet.ProtuStrankaListFormated>
  <DomainObject.Predmet.ProtuStrankaListFormatedOIB>
    <izvorni_sadrzaj>
      <item>ŽVORC TRGOVINA društvo s ograničenom odgovornošću za trgovinu i usluge, OIB 95978203362 zastupanog po punomoćniku Jasna Žvorc</item>
    </izvorni_sadrzaj>
    <derivirana_varijabla naziv="DomainObject.Predmet.ProtuStrankaListFormatedOIB_1">
      <item>ŽVORC TRGOVINA društvo s ograničenom odgovornošću za trgovinu i usluge, OIB 95978203362 zastupanog po punomoćniku Jasna Žvorc</item>
    </derivirana_varijabla>
  </DomainObject.Predmet.ProtuStrankaListFormatedOIB>
  <DomainObject.Predmet.ProtuStrankaListFormatedWithAdress>
    <izvorni_sadrzaj>
      <item>ŽVORC TRGOVINA društvo s ograničenom odgovornošću za trgovinu i usluge, Kolodvorska 52, 40320 Donji Kraljevec zastupanog po punomoćniku Jasna Žvorc</item>
    </izvorni_sadrzaj>
    <derivirana_varijabla naziv="DomainObject.Predmet.ProtuStrankaListFormatedWithAdress_1">
      <item>ŽVORC TRGOVINA društvo s ograničenom odgovornošću za trgovinu i usluge, Kolodvorska 52, 40320 Donji Kraljevec zastupanog po punomoćniku Jasna Žvorc</item>
    </derivirana_varijabla>
  </DomainObject.Predmet.ProtuStrankaListFormatedWithAdress>
  <DomainObject.Predmet.ProtuStrankaListFormatedWithAdressOIB>
    <izvorni_sadrzaj>
      <item>ŽVORC TRGOVINA društvo s ograničenom odgovornošću za trgovinu i usluge, OIB 95978203362, Kolodvorska 52, 40320 Donji Kraljevec zastupanog po punomoćniku Jasna Žvorc</item>
    </izvorni_sadrzaj>
    <derivirana_varijabla naziv="DomainObject.Predmet.ProtuStrankaListFormatedWithAdressOIB_1">
      <item>ŽVORC TRGOVINA društvo s ograničenom odgovornošću za trgovinu i usluge, OIB 95978203362, Kolodvorska 52, 40320 Donji Kraljevec zastupanog po punomoćniku Jasna Žvorc</item>
    </derivirana_varijabla>
  </DomainObject.Predmet.ProtuStrankaListFormatedWithAdressOIB>
  <DomainObject.Predmet.ProtuStrankaListNazivFormated>
    <izvorni_sadrzaj>
      <item>ŽVORC TRGOVINA društvo s ograničenom odgovornošću za trgovinu i usluge</item>
    </izvorni_sadrzaj>
    <derivirana_varijabla naziv="DomainObject.Predmet.ProtuStrankaListNazivFormated_1">
      <item>ŽVORC TRGOVINA društvo s ograničenom odgovornošću za trgovinu i usluge</item>
    </derivirana_varijabla>
  </DomainObject.Predmet.ProtuStrankaListNazivFormated>
  <DomainObject.Predmet.ProtuStrankaListNazivFormatedOIB>
    <izvorni_sadrzaj>
      <item>ŽVORC TRGOVINA društvo s ograničenom odgovornošću za trgovinu i usluge, OIB 95978203362</item>
    </izvorni_sadrzaj>
    <derivirana_varijabla naziv="DomainObject.Predmet.ProtuStrankaListNazivFormatedOIB_1">
      <item>ŽVORC TRGOVINA društvo s ograničenom odgovornošću za trgovinu i usluge, OIB 95978203362</item>
    </derivirana_varijabla>
  </DomainObject.Predmet.ProtuStrankaListNazivFormatedOIB>
  <DomainObject.Predmet.OstaliListFormated>
    <izvorni_sadrzaj>
      <item>E-oglasna ploča</item>
      <item>Sudski registar</item>
      <item>Jasna Žvorc punomoćnik sudionika u postupku ŽVORC TRGOVINA društvo s ograničenom odgovornošću za trgovinu i usluge</item>
    </izvorni_sadrzaj>
    <derivirana_varijabla naziv="DomainObject.Predmet.OstaliListFormated_1">
      <item>E-oglasna ploča</item>
      <item>Sudski registar</item>
      <item>Jasna Žvorc punomoćnik sudionika u postupku ŽVORC TRGOVINA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Jasna Žvorc, OIB 85850297025 punomoćnik sudionika u postupku ŽVORC TRGOVINA društvo s ograničenom odgovornošću za trgovinu i usluge</item>
    </izvorni_sadrzaj>
    <derivirana_varijabla naziv="DomainObject.Predmet.OstaliListFormatedOIB_1">
      <item>E-oglasna ploča</item>
      <item>Sudski registar</item>
      <item>Jasna Žvorc, OIB 85850297025 punomoćnik sudionika u postupku ŽVORC TRGOVINA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Jasna Žvorc, Braće Radića 2, 40320 Donji Kraljevec punomoćnik sudionika u postupku ŽVORC TRGOVINA društvo s ograničenom odgovornošću za trgovinu i usluge</item>
    </izvorni_sadrzaj>
    <derivirana_varijabla naziv="DomainObject.Predmet.OstaliListFormatedWithAdress_1">
      <item>E-oglasna ploča</item>
      <item>Sudski registar</item>
      <item>Jasna Žvorc, Braće Radića 2, 40320 Donji Kraljevec punomoćnik sudionika u postupku ŽVORC TRGOVINA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Jasna Žvorc, OIB 85850297025, Braće Radića 2, 40320 Donji Kraljevec punomoćnik sudionika u postupku ŽVORC TRGOVINA društvo s ograničenom odgovornošću za trgovinu i usluge</item>
    </izvorni_sadrzaj>
    <derivirana_varijabla naziv="DomainObject.Predmet.OstaliListFormatedWithAdressOIB_1">
      <item>E-oglasna ploča</item>
      <item>Sudski registar</item>
      <item>Jasna Žvorc, OIB 85850297025, Braće Radića 2, 40320 Donji Kraljevec punomoćnik sudionika u postupku ŽVORC TRGOVINA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Jasna Žvorc</item>
    </izvorni_sadrzaj>
    <derivirana_varijabla naziv="DomainObject.Predmet.OstaliListNazivFormated_1">
      <item>E-oglasna ploča</item>
      <item>Sudski registar</item>
      <item>Jasna Žvorc</item>
    </derivirana_varijabla>
  </DomainObject.Predmet.OstaliListNazivFormated>
  <DomainObject.Predmet.OstaliListNazivFormatedOIB>
    <izvorni_sadrzaj>
      <item>E-oglasna ploča</item>
      <item>Sudski registar</item>
      <item>Jasna Žvorc, OIB 85850297025</item>
    </izvorni_sadrzaj>
    <derivirana_varijabla naziv="DomainObject.Predmet.OstaliListNazivFormatedOIB_1">
      <item>E-oglasna ploča</item>
      <item>Sudski registar</item>
      <item>Jasna Žvorc, OIB 85850297025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St-317/2016-4</izvorni_sadrzaj>
    <derivirana_varijabla naziv="DomainObject.PoslovniBrojDokumenta_1">St-317/2016-4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ŽVORC TRGOVINA društvo s ograničenom odgovornošću za trgovinu i usluge</izvorni_sadrzaj>
    <derivirana_varijabla naziv="DomainObject.Predmet.ProtustrankaIDrugi_1">ŽVORC TRGOVINA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ŽVORC TRGOVINA društvo s ograničenom odgovornošću za trgovinu i usluge, OIB 95978203362, Kolodvorska 52, 40320 Donji Kraljevec</izvorni_sadrzaj>
    <derivirana_varijabla naziv="DomainObject.Predmet.ProtustrankaIDrugiAdressOIB_1">ŽVORC TRGOVINA društvo s ograničenom odgovornošću za trgovinu i usluge, OIB 95978203362, Kolodvorska 52,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ŽVORC TRGOVINA društvo s ograničenom odgovornošću za trgovinu i usluge</item>
      <item>E-oglasna ploča</item>
      <item>Sudski registar</item>
      <item>Jasna Žvorc</item>
    </izvorni_sadrzaj>
    <derivirana_varijabla naziv="DomainObject.Predmet.SudioniciListNaziv_1">
      <item>Financijska agencija</item>
      <item>ŽVORC TRGOVINA društvo s ograničenom odgovornošću za trgovinu i usluge</item>
      <item>E-oglasna ploča</item>
      <item>Sudski registar</item>
      <item>Jasna Žvorc</item>
    </derivirana_varijabla>
  </DomainObject.Predmet.SudioniciListNaziv>
  <DomainObject.Predmet.SudioniciListAdressOIB>
    <izvorni_sadrzaj>
      <item>Financijska agencija, OIB 85821130368, A. Cesarca 2,42000 Varaždin</item>
      <item>ŽVORC TRGOVINA društvo s ograničenom odgovornošću za trgovinu i usluge, OIB 95978203362, Kolodvorska 52,40320 Donji Kraljevec</item>
      <item>E-oglasna ploča</item>
      <item>Sudski registar</item>
      <item>Jasna Žvorc, OIB 85850297025, Braće Radića 2,40320 Donji Kraljevec</item>
    </izvorni_sadrzaj>
    <derivirana_varijabla naziv="DomainObject.Predmet.SudioniciListAdressOIB_1">
      <item>Financijska agencija, OIB 85821130368, A. Cesarca 2,42000 Varaždin</item>
      <item>ŽVORC TRGOVINA društvo s ograničenom odgovornošću za trgovinu i usluge, OIB 95978203362, Kolodvorska 52,40320 Donji Kraljevec</item>
      <item>E-oglasna ploča</item>
      <item>Sudski registar</item>
      <item>Jasna Žvorc, OIB 85850297025, Braće Radića 2,40320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D3049-6112-4407-B745-E08D91BA9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2017</properties:Characters>
  <properties:Lines>53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2016-03-11T12:02:00Z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