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a456" w14:paraId="fb5a456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9F6613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</w:rPr>
        <w:t>SOLARNA ELEKTRANA HVAR d.o.o. za proizvodnju energije u likvidaciji, Zagreb, Bogovićeva 4, OIB: 19315960431</w:t>
      </w:r>
      <w:r w:rsidR="00FE5E1F" w:rsidRPr="009F6613">
        <w:rPr>
          <w:rFonts w:hAnsi="Times New Roman" w:ascii="Times New Roman"/>
          <w:szCs w:val="24"/>
          <w:lang w:val="hr-HR"/>
        </w:rPr>
        <w:t>,</w:t>
      </w:r>
      <w:r w:rsidR="00F2310C" w:rsidRPr="009F6613">
        <w:rPr>
          <w:rFonts w:hAnsi="Times New Roman" w:ascii="Times New Roman"/>
          <w:szCs w:val="24"/>
          <w:lang w:val="hr-HR"/>
        </w:rPr>
        <w:t xml:space="preserve"> </w:t>
      </w:r>
      <w:r w:rsidR="009F6613" w:rsidRPr="009F6613">
        <w:rPr>
          <w:rFonts w:hAnsi="Times New Roman" w:ascii="Times New Roman"/>
          <w:szCs w:val="24"/>
          <w:lang w:val="hr-HR"/>
        </w:rPr>
        <w:t>18</w:t>
      </w:r>
      <w:r w:rsidR="00EC0E18" w:rsidRPr="009F6613">
        <w:rPr>
          <w:rFonts w:hAnsi="Times New Roman" w:ascii="Times New Roman"/>
          <w:szCs w:val="24"/>
          <w:lang w:val="hr-HR"/>
        </w:rPr>
        <w:t xml:space="preserve">. </w:t>
      </w:r>
      <w:r w:rsidR="00C727CA" w:rsidRPr="009F6613">
        <w:rPr>
          <w:rFonts w:hAnsi="Times New Roman" w:ascii="Times New Roman"/>
          <w:szCs w:val="24"/>
          <w:lang w:val="hr-HR"/>
        </w:rPr>
        <w:t>studenog</w:t>
      </w:r>
      <w:r w:rsidR="00EC0E18" w:rsidRPr="009F6613">
        <w:rPr>
          <w:rFonts w:hAnsi="Times New Roman" w:ascii="Times New Roman"/>
          <w:szCs w:val="24"/>
          <w:lang w:val="hr-HR"/>
        </w:rPr>
        <w:t xml:space="preserve"> </w:t>
      </w:r>
      <w:r w:rsidR="009B6170" w:rsidRPr="009F6613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9F6613" w:rsidRPr="009F6613">
        <w:rPr>
          <w:rFonts w:hAnsi="Times New Roman" w:ascii="Times New Roman"/>
          <w:szCs w:val="24"/>
        </w:rPr>
        <w:t>SOLARNA ELEKTRANA HVAR d.o.o. za proizvodnju energije u likvidaciji, Zagreb, Bogovićeva 4, OIB: 19315960431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9F6613">
        <w:rPr>
          <w:rFonts w:hAnsi="Times New Roman" w:ascii="Times New Roman"/>
          <w:b/>
          <w:i/>
          <w:szCs w:val="24"/>
          <w:lang w:val="hr-HR"/>
        </w:rPr>
        <w:t>49915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9F6613">
        <w:rPr>
          <w:rFonts w:hAnsi="Times New Roman" w:ascii="Times New Roman"/>
          <w:szCs w:val="24"/>
          <w:lang w:val="hr-HR"/>
        </w:rPr>
        <w:t>18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5085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9F6613">
      <w:rPr>
        <w:rFonts w:hAnsi="Times New Roman" w:ascii="Times New Roman"/>
        <w:szCs w:val="24"/>
        <w:lang w:val="hr-HR"/>
      </w:rPr>
      <w:t>499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9F6613">
      <w:rPr>
        <w:rFonts w:hAnsi="Times New Roman" w:ascii="Times New Roman"/>
        <w:sz w:val="20"/>
        <w:lang w:val="hr-HR"/>
      </w:rPr>
      <w:t>13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F6613">
      <w:rPr>
        <w:rFonts w:hAnsi="Times New Roman" w:ascii="Times New Roman"/>
        <w:szCs w:val="24"/>
        <w:lang w:val="hr-HR"/>
      </w:rPr>
      <w:t>499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9F6613">
      <w:rPr>
        <w:rFonts w:hAnsi="Times New Roman" w:ascii="Times New Roman"/>
        <w:sz w:val="20"/>
        <w:lang w:val="hr-HR"/>
      </w:rPr>
      <w:t>13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0856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0F0D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0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0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St-499/2015-13</izvorni_sadrzaj>
    <derivirana_varijabla naziv="DomainObject.Oznaka_1">St-499/2015-13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SOLARNA ELEKTRANA HVAR d.o.o. za proizvodnju energije u likvidaciji zastupanog po punomoćniku Odvjetničko društvo BEKINA, ŠKURLA, DURMIŠ I SPAJIĆ, d.o.o.</izvorni_sadrzaj>
    <derivirana_varijabla naziv="DomainObject.Predmet.ProtustrankaFormated_1">  SOLARNA ELEKTRANA HVAR d.o.o. za proizvodnju energije u likvidaciji zastupanog po punomoćniku Odvjetničko društvo BEKINA, ŠKURLA, DURMIŠ I SPAJIĆ, d.o.o.</derivirana_varijabla>
  </DomainObject.Predmet.ProtustrankaFormated>
  <DomainObject.Predmet.ProtustrankaFormatedOIB>
    <izvorni_sadrzaj>  SOLARNA ELEKTRANA HVAR d.o.o. za proizvodnju energije u likvidaciji, OIB 19315960431 zastupanog po punomoćniku Odvjetničko društvo BEKINA, ŠKURLA, DURMIŠ I SPAJIĆ, d.o.o.</izvorni_sadrzaj>
    <derivirana_varijabla naziv="DomainObject.Predmet.ProtustrankaFormatedOIB_1">  SOLARNA ELEKTRANA HVAR d.o.o. za proizvodnju energije u likvidaciji, OIB 19315960431 zastupanog po punomoćniku Odvjetničko društvo BEKINA, ŠKURLA, DURMIŠ I SPAJIĆ, d.o.o.</derivirana_varijabla>
  </DomainObject.Predmet.ProtustrankaFormatedOIB>
  <DomainObject.Predmet.ProtustrankaFormatedWithAdress>
    <izvorni_sadrzaj> SOLARNA ELEKTRANA HVAR d.o.o. za proizvodnju energije u likvidaciji, Bogovićeva 4, 10000 Zagreb zastupanog po punomoćniku Odvjetničko društvo BEKINA, ŠKURLA, DURMIŠ I SPAJIĆ, d.o.o.</izvorni_sadrzaj>
    <derivirana_varijabla naziv="DomainObject.Predmet.ProtustrankaFormatedWithAdress_1"> SOLARNA ELEKTRANA HVAR d.o.o. za proizvodnju energije u likvidaciji, Bogovićeva 4, 10000 Zagreb zastupanog po punomoćniku Odvjetničko društvo BEKINA, ŠKURLA, DURMIŠ I SPAJIĆ, d.o.o.</derivirana_varijabla>
  </DomainObject.Predmet.ProtustrankaFormatedWithAdress>
  <DomainObject.Predmet.ProtustrankaFormatedWithAdressOIB>
    <izvorni_sadrzaj> SOLARNA ELEKTRANA HVAR d.o.o. za proizvodnju energije u likvidaciji, OIB 19315960431, Bogovićeva 4, 10000 Zagreb zastupanog po punomoćniku Odvjetničko društvo BEKINA, ŠKURLA, DURMIŠ I SPAJIĆ, d.o.o.</izvorni_sadrzaj>
    <derivirana_varijabla naziv="DomainObject.Predmet.ProtustrankaFormatedWithAdressOIB_1"> SOLARNA ELEKTRANA HVAR d.o.o. za proizvodnju energije u likvidaciji, OIB 19315960431, Bogovićeva 4, 10000 Zagreb zastupanog po punomoćniku Odvjetničko društvo BEKINA, ŠKURLA, DURMIŠ I SPAJIĆ, d.o.o.</derivirana_varijabla>
  </DomainObject.Predmet.ProtustrankaFormatedWithAdressOIB>
  <DomainObject.Predmet.ProtustrankaWithAdress>
    <izvorni_sadrzaj>SOLARNA ELEKTRANA HVAR d.o.o. za proizvodnju energije u likvidaciji Bogovićeva 4, 10000 Zagreb</izvorni_sadrzaj>
    <derivirana_varijabla naziv="DomainObject.Predmet.ProtustrankaWithAdress_1">SOLARNA ELEKTRANA HVAR d.o.o. za proizvodnju energije u likvidaciji Bogovićeva 4, 10000 Zagreb</derivirana_varijabla>
  </DomainObject.Predmet.ProtustrankaWithAdress>
  <DomainObject.Predmet.ProtustrankaWithAdressOIB>
    <izvorni_sadrzaj>SOLARNA ELEKTRANA HVAR d.o.o. za proizvodnju energije u likvidaciji, OIB 19315960431, Bogovićeva 4, 10000 Zagreb</izvorni_sadrzaj>
    <derivirana_varijabla naziv="DomainObject.Predmet.ProtustrankaWithAdressOIB_1">SOLARNA ELEKTRANA HVAR d.o.o. za proizvodnju energije u likvidaciji, OIB 19315960431, Bogovićeva 4, 10000 Zagreb</derivirana_varijabla>
  </DomainObject.Predmet.ProtustrankaWithAdressOIB>
  <DomainObject.Predmet.ProtustrankaNazivFormated>
    <izvorni_sadrzaj>SOLARNA ELEKTRANA HVAR d.o.o. za proizvodnju energije u likvidaciji</izvorni_sadrzaj>
    <derivirana_varijabla naziv="DomainObject.Predmet.ProtustrankaNazivFormated_1">SOLARNA ELEKTRANA HVAR d.o.o. za proizvodnju energije u likvidaciji</derivirana_varijabla>
  </DomainObject.Predmet.ProtustrankaNazivFormated>
  <DomainObject.Predmet.ProtustrankaNazivFormatedOIB>
    <izvorni_sadrzaj>SOLARNA ELEKTRANA HVAR d.o.o. za proizvodnju energije u likvidaciji, OIB 19315960431</izvorni_sadrzaj>
    <derivirana_varijabla naziv="DomainObject.Predmet.ProtustrankaNazivFormatedOIB_1">SOLARNA ELEKTRANA HVAR d.o.o. za proizvodnju energije u likvidaciji, OIB 19315960431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SOLARNA ELEKTRANA HVAR d.o.o. za proizvodnju energije u likvidaciji</izvorni_sadrzaj>
    <derivirana_varijabla naziv="DomainObject.Predmet.StrankaFormated_1">  SOLARNA ELEKTRANA HVAR d.o.o. za proizvodnju energije u likvidaciji</derivirana_varijabla>
  </DomainObject.Predmet.StrankaFormated>
  <DomainObject.Predmet.StrankaFormatedOIB>
    <izvorni_sadrzaj>  SOLARNA ELEKTRANA HVAR d.o.o. za proizvodnju energije u likvidaciji, OIB 19315960431</izvorni_sadrzaj>
    <derivirana_varijabla naziv="DomainObject.Predmet.StrankaFormatedOIB_1">  SOLARNA ELEKTRANA HVAR d.o.o. za proizvodnju energije u likvidaciji, OIB 19315960431</derivirana_varijabla>
  </DomainObject.Predmet.StrankaFormatedOIB>
  <DomainObject.Predmet.StrankaFormatedWithAdress>
    <izvorni_sadrzaj> SOLARNA ELEKTRANA HVAR d.o.o. za proizvodnju energije u likvidaciji, Bogovićeva 4, 10000 Zagreb</izvorni_sadrzaj>
    <derivirana_varijabla naziv="DomainObject.Predmet.StrankaFormatedWithAdress_1"> SOLARNA ELEKTRANA HVAR d.o.o. za proizvodnju energije u likvidaciji, Bogovićeva 4, 10000 Zagreb</derivirana_varijabla>
  </DomainObject.Predmet.StrankaFormatedWithAdress>
  <DomainObject.Predmet.StrankaFormatedWithAdressOIB>
    <izvorni_sadrzaj> SOLARNA ELEKTRANA HVAR d.o.o. za proizvodnju energije u likvidaciji, OIB 19315960431, Bogovićeva 4, 10000 Zagreb</izvorni_sadrzaj>
    <derivirana_varijabla naziv="DomainObject.Predmet.StrankaFormatedWithAdressOIB_1"> SOLARNA ELEKTRANA HVAR d.o.o. za proizvodnju energije u likvidaciji, OIB 19315960431, Bogovićeva 4, 10000 Zagreb</derivirana_varijabla>
  </DomainObject.Predmet.StrankaFormatedWithAdressOIB>
  <DomainObject.Predmet.StrankaWithAdress>
    <izvorni_sadrzaj>SOLARNA ELEKTRANA HVAR d.o.o. za proizvodnju energije u likvidaciji Bogovićeva 4,10000 Zagreb</izvorni_sadrzaj>
    <derivirana_varijabla naziv="DomainObject.Predmet.StrankaWithAdress_1">SOLARNA ELEKTRANA HVAR d.o.o. za proizvodnju energije u likvidaciji Bogovićeva 4,10000 Zagreb</derivirana_varijabla>
  </DomainObject.Predmet.StrankaWithAdress>
  <DomainObject.Predmet.StrankaWithAdressOIB>
    <izvorni_sadrzaj>SOLARNA ELEKTRANA HVAR d.o.o. za proizvodnju energije u likvidaciji, OIB 19315960431, Bogovićeva 4,10000 Zagreb</izvorni_sadrzaj>
    <derivirana_varijabla naziv="DomainObject.Predmet.StrankaWithAdressOIB_1">SOLARNA ELEKTRANA HVAR d.o.o. za proizvodnju energije u likvidaciji, OIB 19315960431, Bogovićeva 4,10000 Zagreb</derivirana_varijabla>
  </DomainObject.Predmet.StrankaWithAdressOIB>
  <DomainObject.Predmet.StrankaNazivFormated>
    <izvorni_sadrzaj>SOLARNA ELEKTRANA HVAR d.o.o. za proizvodnju energije u likvidaciji</izvorni_sadrzaj>
    <derivirana_varijabla naziv="DomainObject.Predmet.StrankaNazivFormated_1">SOLARNA ELEKTRANA HVAR d.o.o. za proizvodnju energije u likvidaciji</derivirana_varijabla>
  </DomainObject.Predmet.StrankaNazivFormated>
  <DomainObject.Predmet.StrankaNazivFormatedOIB>
    <izvorni_sadrzaj>SOLARNA ELEKTRANA HVAR d.o.o. za proizvodnju energije u likvidaciji, OIB 19315960431</izvorni_sadrzaj>
    <derivirana_varijabla naziv="DomainObject.Predmet.StrankaNazivFormatedOIB_1">SOLARNA ELEKTRANA HVAR d.o.o. za proizvodnju energije u likvidaciji, OIB 19315960431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SOLARNA ELEKTRANA HVAR d.o.o. za proizvodnju energije u likvidaciji</item>
    </izvorni_sadrzaj>
    <derivirana_varijabla naziv="DomainObject.Predmet.StrankaListFormated_1">
      <item>SOLARNA ELEKTRANA HVAR d.o.o. za proizvodnju energije u likvidaciji</item>
    </derivirana_varijabla>
  </DomainObject.Predmet.StrankaListFormated>
  <DomainObject.Predmet.StrankaListFormatedOIB>
    <izvorni_sadrzaj>
      <item>SOLARNA ELEKTRANA HVAR d.o.o. za proizvodnju energije u likvidaciji, OIB 19315960431</item>
    </izvorni_sadrzaj>
    <derivirana_varijabla naziv="DomainObject.Predmet.StrankaListFormatedOIB_1">
      <item>SOLARNA ELEKTRANA HVAR d.o.o. za proizvodnju energije u likvidaciji, OIB 19315960431</item>
    </derivirana_varijabla>
  </DomainObject.Predmet.StrankaListFormatedOIB>
  <DomainObject.Predmet.StrankaListFormatedWithAdress>
    <izvorni_sadrzaj>
      <item>SOLARNA ELEKTRANA HVAR d.o.o. za proizvodnju energije u likvidaciji, Bogovićeva 4, 10000 Zagreb</item>
    </izvorni_sadrzaj>
    <derivirana_varijabla naziv="DomainObject.Predmet.StrankaListFormatedWithAdress_1">
      <item>SOLARNA ELEKTRANA HVAR d.o.o. za proizvodnju energije u likvidaciji, Bogovićeva 4, 10000 Zagreb</item>
    </derivirana_varijabla>
  </DomainObject.Predmet.StrankaListFormatedWithAdress>
  <DomainObject.Predmet.StrankaListFormatedWithAdressOIB>
    <izvorni_sadrzaj>
      <item>SOLARNA ELEKTRANA HVAR d.o.o. za proizvodnju energije u likvidaciji, OIB 19315960431, Bogovićeva 4, 10000 Zagreb</item>
    </izvorni_sadrzaj>
    <derivirana_varijabla naziv="DomainObject.Predmet.StrankaListFormatedWithAdressOIB_1">
      <item>SOLARNA ELEKTRANA HVAR d.o.o. za proizvodnju energije u likvidaciji, OIB 19315960431, Bogovićeva 4, 10000 Zagreb</item>
    </derivirana_varijabla>
  </DomainObject.Predmet.StrankaListFormatedWithAdressOIB>
  <DomainObject.Predmet.StrankaListNazivFormated>
    <izvorni_sadrzaj>
      <item>SOLARNA ELEKTRANA HVAR d.o.o. za proizvodnju energije u likvidaciji</item>
    </izvorni_sadrzaj>
    <derivirana_varijabla naziv="DomainObject.Predmet.StrankaListNazivFormated_1">
      <item>SOLARNA ELEKTRANA HVAR d.o.o. za proizvodnju energije u likvidaciji</item>
    </derivirana_varijabla>
  </DomainObject.Predmet.StrankaListNazivFormated>
  <DomainObject.Predmet.StrankaListNazivFormatedOIB>
    <izvorni_sadrzaj>
      <item>SOLARNA ELEKTRANA HVAR d.o.o. za proizvodnju energije u likvidaciji, OIB 19315960431</item>
    </izvorni_sadrzaj>
    <derivirana_varijabla naziv="DomainObject.Predmet.StrankaListNazivFormatedOIB_1">
      <item>SOLARNA ELEKTRANA HVAR d.o.o. za proizvodnju energije u likvidaciji, OIB 19315960431</item>
    </derivirana_varijabla>
  </DomainObject.Predmet.StrankaListNazivFormatedOIB>
  <DomainObject.Predmet.ProtuStrankaListFormated>
    <izvorni_sadrzaj>
      <item>SOLARNA ELEKTRANA HVAR d.o.o. za proizvodnju energije u likvidaciji zastupanog po punomoćniku Odvjetničko društvo BEKINA, ŠKURLA, DURMIŠ I SPAJIĆ, d.o.o.</item>
    </izvorni_sadrzaj>
    <derivirana_varijabla naziv="DomainObject.Predmet.ProtuStrankaListFormated_1">
      <item>SOLARNA ELEKTRANA HVAR d.o.o. za proizvodnju energije u likvidaciji zastupanog po punomoćniku Odvjetničko društvo BEKINA, ŠKURLA, DURMIŠ I SPAJIĆ, d.o.o.</item>
    </derivirana_varijabla>
  </DomainObject.Predmet.ProtuStrankaListFormated>
  <DomainObject.Predmet.ProtuStrankaListFormatedOIB>
    <izvorni_sadrzaj>
      <item>SOLARNA ELEKTRANA HVAR d.o.o. za proizvodnju energije u likvidaciji, OIB 19315960431 zastupanog po punomoćniku Odvjetničko društvo BEKINA, ŠKURLA, DURMIŠ I SPAJIĆ, d.o.o.</item>
    </izvorni_sadrzaj>
    <derivirana_varijabla naziv="DomainObject.Predmet.ProtuStrankaListFormatedOIB_1">
      <item>SOLARNA ELEKTRANA HVAR d.o.o. za proizvodnju energije u likvidaciji, OIB 19315960431 zastupanog po punomoćniku Odvjetničko društvo BEKINA, ŠKURLA, DURMIŠ I SPAJIĆ, d.o.o.</item>
    </derivirana_varijabla>
  </DomainObject.Predmet.ProtuStrankaListFormatedOIB>
  <DomainObject.Predmet.ProtuStrankaListFormatedWithAdress>
    <izvorni_sadrzaj>
      <item>SOLARNA ELEKTRANA HVAR d.o.o. za proizvodnju energije u likvidaciji, Bogovićeva 4, 10000 Zagreb zastupanog po punomoćniku Odvjetničko društvo BEKINA, ŠKURLA, DURMIŠ I SPAJIĆ, d.o.o.</item>
    </izvorni_sadrzaj>
    <derivirana_varijabla naziv="DomainObject.Predmet.ProtuStrankaListFormatedWithAdress_1">
      <item>SOLARNA ELEKTRANA HVAR d.o.o. za proizvodnju energije u likvidaciji, Bogovićeva 4, 10000 Zagreb zastupanog po punomoćniku Odvjetničko društvo BEKINA, ŠKURLA, DURMIŠ I SPAJIĆ, d.o.o.</item>
    </derivirana_varijabla>
  </DomainObject.Predmet.ProtuStrankaListFormatedWithAdress>
  <DomainObject.Predmet.ProtuStrankaListFormatedWithAdressOIB>
    <izvorni_sadrzaj>
      <item>SOLARNA ELEKTRANA HVAR d.o.o. za proizvodnju energije u likvidaciji, OIB 19315960431, Bogovićeva 4, 10000 Zagreb zastupanog po punomoćniku Odvjetničko društvo BEKINA, ŠKURLA, DURMIŠ I SPAJIĆ, d.o.o.</item>
    </izvorni_sadrzaj>
    <derivirana_varijabla naziv="DomainObject.Predmet.ProtuStrankaListFormatedWithAdressOIB_1">
      <item>SOLARNA ELEKTRANA HVAR d.o.o. za proizvodnju energije u likvidaciji, OIB 19315960431, Bogovićeva 4, 10000 Zagreb zastupanog po punomoćniku Odvjetničko društvo BEKINA, ŠKURLA, DURMIŠ I SPAJIĆ, d.o.o.</item>
    </derivirana_varijabla>
  </DomainObject.Predmet.ProtuStrankaListFormatedWithAdressOIB>
  <DomainObject.Predmet.ProtuStrankaListNazivFormated>
    <izvorni_sadrzaj>
      <item>SOLARNA ELEKTRANA HVAR d.o.o. za proizvodnju energije u likvidaciji</item>
    </izvorni_sadrzaj>
    <derivirana_varijabla naziv="DomainObject.Predmet.ProtuStrankaListNazivFormated_1">
      <item>SOLARNA ELEKTRANA HVAR d.o.o. za proizvodnju energije u likvidaciji</item>
    </derivirana_varijabla>
  </DomainObject.Predmet.ProtuStrankaListNazivFormated>
  <DomainObject.Predmet.ProtuStrankaListNazivFormatedOIB>
    <izvorni_sadrzaj>
      <item>SOLARNA ELEKTRANA HVAR d.o.o. za proizvodnju energije u likvidaciji, OIB 19315960431</item>
    </izvorni_sadrzaj>
    <derivirana_varijabla naziv="DomainObject.Predmet.ProtuStrankaListNazivFormatedOIB_1">
      <item>SOLARNA ELEKTRANA HVAR d.o.o. za proizvodnju energije u likvidaciji, OIB 19315960431</item>
    </derivirana_varijabla>
  </DomainObject.Predmet.ProtuStrankaListNazivFormatedOIB>
  <DomainObject.Predmet.OstaliListFormated>
    <izvorni_sadrzaj>
      <item>Odvjetničko društvo BEKINA, ŠKURLA, DURMIŠ I SPAJIĆ, d.o.o. punomoćnik sudionika u postupku SOLARNA ELEKTRANA HVAR d.o.o. za proizvodnju energije u likvidaciji</item>
      <item>Matija Juhn</item>
    </izvorni_sadrzaj>
    <derivirana_varijabla naziv="DomainObject.Predmet.OstaliListFormated_1">
      <item>Odvjetničko društvo BEKINA, ŠKURLA, DURMIŠ I SPAJIĆ, d.o.o. punomoćnik sudionika u postupku SOLARNA ELEKTRANA HVAR d.o.o. za proizvodnju energije u likvidaciji</item>
      <item>Matija Juhn</item>
    </derivirana_varijabla>
  </DomainObject.Predmet.OstaliListFormated>
  <DomainObject.Predmet.OstaliListFormatedOIB>
    <izvorni_sadrzaj>
      <item>Odvjetničko društvo BEKINA, ŠKURLA, DURMIŠ I SPAJIĆ, d.o.o., OIB 68178969783 punomoćnik sudionika u postupku SOLARNA ELEKTRANA HVAR d.o.o. za proizvodnju energije u likvidaciji</item>
      <item>Matija Juhn, OIB 73182708205</item>
    </izvorni_sadrzaj>
    <derivirana_varijabla naziv="DomainObject.Predmet.OstaliListFormatedOIB_1">
      <item>Odvjetničko društvo BEKINA, ŠKURLA, DURMIŠ I SPAJIĆ, d.o.o., OIB 68178969783 punomoćnik sudionika u postupku SOLARNA ELEKTRANA HVAR d.o.o. za proizvodnju energije u likvidaciji</item>
      <item>Matija Juhn, OIB 73182708205</item>
    </derivirana_varijabla>
  </DomainObject.Predmet.OstaliListFormatedOIB>
  <DomainObject.Predmet.OstaliListFormatedWithAdress>
    <izvorni_sadrzaj>
      <item>Odvjetničko društvo BEKINA, ŠKURLA, DURMIŠ I SPAJIĆ, d.o.o., Preradovićeva 24, 10000 Zagreb punomoćnik sudionika u postupku SOLARNA ELEKTRANA HVAR d.o.o. za proizvodnju energije u likvidaciji</item>
      <item>Matija Juhn, Horvatovac 51, 10000 Zagreb</item>
    </izvorni_sadrzaj>
    <derivirana_varijabla naziv="DomainObject.Predmet.OstaliListFormatedWithAdress_1">
      <item>Odvjetničko društvo BEKINA, ŠKURLA, DURMIŠ I SPAJIĆ, d.o.o., Preradovićeva 24, 10000 Zagreb punomoćnik sudionika u postupku SOLARNA ELEKTRANA HVAR d.o.o. za proizvodnju energije u likvidaciji</item>
      <item>Matija Juhn, Horvatovac 51, 10000 Zagreb</item>
    </derivirana_varijabla>
  </DomainObject.Predmet.OstaliListFormatedWithAdress>
  <DomainObject.Predmet.OstaliListFormatedWithAdressOIB>
    <izvorni_sadrzaj>
      <item>Odvjetničko društvo BEKINA, ŠKURLA, DURMIŠ I SPAJIĆ, d.o.o., OIB 68178969783, Preradovićeva 24, 10000 Zagreb punomoćnik sudionika u postupku SOLARNA ELEKTRANA HVAR d.o.o. za proizvodnju energije u likvidaciji</item>
      <item>Matija Juhn, OIB 73182708205, Horvatovac 51, 10000 Zagreb</item>
    </izvorni_sadrzaj>
    <derivirana_varijabla naziv="DomainObject.Predmet.OstaliListFormatedWithAdressOIB_1">
      <item>Odvjetničko društvo BEKINA, ŠKURLA, DURMIŠ I SPAJIĆ, d.o.o., OIB 68178969783, Preradovićeva 24, 10000 Zagreb punomoćnik sudionika u postupku SOLARNA ELEKTRANA HVAR d.o.o. za proizvodnju energije u likvidaciji</item>
      <item>Matija Juhn, OIB 73182708205, Horvatovac 51, 10000 Zagreb</item>
    </derivirana_varijabla>
  </DomainObject.Predmet.OstaliListFormatedWithAdressOIB>
  <DomainObject.Predmet.OstaliListNazivFormated>
    <izvorni_sadrzaj>
      <item>Odvjetničko društvo BEKINA, ŠKURLA, DURMIŠ I SPAJIĆ, d.o.o.</item>
      <item>Matija Juhn</item>
    </izvorni_sadrzaj>
    <derivirana_varijabla naziv="DomainObject.Predmet.OstaliListNazivFormated_1">
      <item>Odvjetničko društvo BEKINA, ŠKURLA, DURMIŠ I SPAJIĆ, d.o.o.</item>
      <item>Matija Juhn</item>
    </derivirana_varijabla>
  </DomainObject.Predmet.OstaliListNazivFormated>
  <DomainObject.Predmet.OstaliListNazivFormatedOIB>
    <izvorni_sadrzaj>
      <item>Odvjetničko društvo BEKINA, ŠKURLA, DURMIŠ I SPAJIĆ, d.o.o., OIB 68178969783</item>
      <item>Matija Juhn, OIB 73182708205</item>
    </izvorni_sadrzaj>
    <derivirana_varijabla naziv="DomainObject.Predmet.OstaliListNazivFormatedOIB_1">
      <item>Odvjetničko društvo BEKINA, ŠKURLA, DURMIŠ I SPAJIĆ, d.o.o., OIB 68178969783</item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St-499/2015-13</izvorni_sadrzaj>
    <derivirana_varijabla naziv="DomainObject.PoslovniBrojDokumenta_1">St-499/2015-13</derivirana_varijabla>
  </DomainObject.PoslovniBrojDokumenta>
  <DomainObject.Predmet.StrankaIDrugi>
    <izvorni_sadrzaj>SOLARNA ELEKTRANA HVAR d.o.o. za proizvodnju energije u likvidaciji</izvorni_sadrzaj>
    <derivirana_varijabla naziv="DomainObject.Predmet.StrankaIDrugi_1">SOLARNA ELEKTRANA HVAR d.o.o. za proizvodnju energije u likvidaciji</derivirana_varijabla>
  </DomainObject.Predmet.StrankaIDrugi>
  <DomainObject.Predmet.ProtustrankaIDrugi>
    <izvorni_sadrzaj>SOLARNA ELEKTRANA HVAR d.o.o. za proizvodnju energije u likvidaciji</izvorni_sadrzaj>
    <derivirana_varijabla naziv="DomainObject.Predmet.ProtustrankaIDrugi_1">SOLARNA ELEKTRANA HVAR d.o.o. za proizvodnju energije u likvidaciji</derivirana_varijabla>
  </DomainObject.Predmet.ProtustrankaIDrugi>
  <DomainObject.Predmet.StrankaIDrugiAdressOIB>
    <izvorni_sadrzaj>SOLARNA ELEKTRANA HVAR d.o.o. za proizvodnju energije u likvidaciji, OIB 19315960431, Bogovićeva 4, 10000 Zagreb</izvorni_sadrzaj>
    <derivirana_varijabla naziv="DomainObject.Predmet.StrankaIDrugiAdressOIB_1">SOLARNA ELEKTRANA HVAR d.o.o. za proizvodnju energije u likvidaciji, OIB 19315960431, Bogovićeva 4, 10000 Zagreb</derivirana_varijabla>
  </DomainObject.Predmet.StrankaIDrugiAdressOIB>
  <DomainObject.Predmet.ProtustrankaIDrugiAdressOIB>
    <izvorni_sadrzaj>SOLARNA ELEKTRANA HVAR d.o.o. za proizvodnju energije u likvidaciji, OIB 19315960431, Bogovićeva 4, 10000 Zagreb</izvorni_sadrzaj>
    <derivirana_varijabla naziv="DomainObject.Predmet.ProtustrankaIDrugiAdressOIB_1">SOLARNA ELEKTRANA HVAR d.o.o. za proizvodnju energije u likvidaciji, OIB 19315960431,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ELEKTRANA HVAR d.o.o. za proizvodnju energije u likvidaciji</item>
      <item>SOLARNA ELEKTRANA HVAR d.o.o. za proizvodnju energije u likvidaciji</item>
      <item>Odvjetničko društvo BEKINA, ŠKURLA, DURMIŠ I SPAJIĆ, d.o.o.</item>
      <item>Matija Juhn</item>
    </izvorni_sadrzaj>
    <derivirana_varijabla naziv="DomainObject.Predmet.SudioniciListNaziv_1">
      <item>SOLARNA ELEKTRANA HVAR d.o.o. za proizvodnju energije u likvidaciji</item>
      <item>SOLARNA ELEKTRANA HVAR d.o.o. za proizvodnju energije u likvidaciji</item>
      <item>Odvjetničko društvo BEKINA, ŠKURLA, DURMIŠ I SPAJIĆ, d.o.o.</item>
      <item>Matija Juhn</item>
    </derivirana_varijabla>
  </DomainObject.Predmet.SudioniciListNaziv>
  <DomainObject.Predmet.SudioniciListAdressOIB>
    <izvorni_sadrzaj>
      <item>SOLARNA ELEKTRANA HVAR d.o.o. za proizvodnju energije u likvidaciji, OIB 19315960431, Bogovićeva 4,10000 Zagreb</item>
      <item>SOLARNA ELEKTRANA HVAR d.o.o. za proizvodnju energije u likvidaciji, OIB 19315960431, Bogovićeva 4,10000 Zagreb</item>
      <item>Odvjetničko društvo BEKINA, ŠKURLA, DURMIŠ I SPAJIĆ, d.o.o., OIB 68178969783, Preradovićeva 24,10000 Zagreb</item>
      <item>Matija Juhn, OIB 73182708205, Horvatovac 51,10000 Zagreb</item>
    </izvorni_sadrzaj>
    <derivirana_varijabla naziv="DomainObject.Predmet.SudioniciListAdressOIB_1">
      <item>SOLARNA ELEKTRANA HVAR d.o.o. za proizvodnju energije u likvidaciji, OIB 19315960431, Bogovićeva 4,10000 Zagreb</item>
      <item>SOLARNA ELEKTRANA HVAR d.o.o. za proizvodnju energije u likvidaciji, OIB 19315960431, Bogovićeva 4,10000 Zagreb</item>
      <item>Odvjetničko društvo BEKINA, ŠKURLA, DURMIŠ I SPAJIĆ, d.o.o., OIB 68178969783, Preradovićeva 24,10000 Zagreb</item>
      <item>Matija Juhn, OIB 73182708205, Horvatovac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19315960431</item>
      <item>, OIB 19315960431</item>
      <item>, OIB 68178969783</item>
      <item>, OIB 73182708205</item>
    </izvorni_sadrzaj>
    <derivirana_varijabla naziv="DomainObject.Predmet.SudioniciListNazivOIB_1">
      <item>, OIB 19315960431</item>
      <item>, OIB 19315960431</item>
      <item>, OIB 68178969783</item>
      <item>, OIB 73182708205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2597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2015-11-18T12:16:00Z</dcterms:created>
  <dc:creator>rsticn</dc:creator>
  <cp:lastModifiedBy>Ana Brlek</cp:lastModifiedBy>
  <cp:lastPrinted>2015-11-18T12:19:00Z</cp:lastPrinted>
  <dcterms:modified xmlns:xsi="http://www.w3.org/2001/XMLSchema-instance" xsi:type="dcterms:W3CDTF">2015-11-18T12:19:00Z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St-499/2015-13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