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124c" w14:paraId="183124c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974D07">
        <w:t>St-4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974D07">
        <w:t xml:space="preserve"> </w:t>
      </w:r>
      <w:r w:rsidR="00974D07" w:rsidRPr="00974D07">
        <w:t xml:space="preserve">SALUTI SERVIS d.o.o., Zagreb, </w:t>
      </w:r>
      <w:proofErr w:type="spellStart"/>
      <w:r w:rsidR="00974D07" w:rsidRPr="00974D07">
        <w:t>Hektorovićeva</w:t>
      </w:r>
      <w:proofErr w:type="spellEnd"/>
      <w:r w:rsidR="00974D07" w:rsidRPr="00974D07">
        <w:t xml:space="preserve"> ulica 2, OIB: </w:t>
      </w:r>
      <w:r w:rsidR="00974D07">
        <w:t>54895053879</w:t>
      </w:r>
      <w:r w:rsidR="00504882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974D07">
        <w:t xml:space="preserve"> </w:t>
      </w:r>
      <w:r w:rsidR="00974D07" w:rsidRPr="00974D07">
        <w:t xml:space="preserve">SALUTI SERVIS d.o.o., Zagreb, </w:t>
      </w:r>
      <w:proofErr w:type="spellStart"/>
      <w:r w:rsidR="00974D07" w:rsidRPr="00974D07">
        <w:t>Hektorovićeva</w:t>
      </w:r>
      <w:proofErr w:type="spellEnd"/>
      <w:r w:rsidR="00974D07" w:rsidRPr="00974D07">
        <w:t xml:space="preserve"> ulica 2, OIB:</w:t>
      </w:r>
      <w:r w:rsidR="00974D07">
        <w:t xml:space="preserve"> </w:t>
      </w:r>
      <w:r w:rsidR="00974D07" w:rsidRPr="00974D07">
        <w:t>54895053879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504882">
        <w:t xml:space="preserve"> </w:t>
      </w:r>
      <w:r w:rsidR="00974D07" w:rsidRPr="00974D07">
        <w:t xml:space="preserve">SALUTI SERVIS d.o.o., Zagreb, </w:t>
      </w:r>
      <w:proofErr w:type="spellStart"/>
      <w:r w:rsidR="00974D07" w:rsidRPr="00974D07">
        <w:t>Hektorovićeva</w:t>
      </w:r>
      <w:proofErr w:type="spellEnd"/>
      <w:r w:rsidR="00974D07" w:rsidRPr="00974D07">
        <w:t xml:space="preserve"> ulica 2, OIB:</w:t>
      </w:r>
      <w:r w:rsidR="00974D07">
        <w:t xml:space="preserve"> </w:t>
      </w:r>
      <w:r w:rsidR="00974D07" w:rsidRPr="00974D07">
        <w:t>54895053879</w:t>
      </w:r>
      <w:r w:rsidR="00974D07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B13A35" w:rsidP="00B13A35" w:rsidR="00B13A35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B13A35" w:rsidP="00720C69" w:rsidR="00B13A35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13A35" w:rsidP="00720C69" w:rsidR="00B13A35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EA4" w:rsidR="00692EA4">
      <w:r>
        <w:separator/>
      </w:r>
    </w:p>
  </w:endnote>
  <w:endnote w:id="0" w:type="continuationSeparator">
    <w:p w:rsidRDefault="00692EA4" w:rsidR="0069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EA4" w:rsidR="00692EA4">
      <w:r>
        <w:separator/>
      </w:r>
    </w:p>
  </w:footnote>
  <w:footnote w:id="0" w:type="continuationSeparator">
    <w:p w:rsidRDefault="00692EA4" w:rsidR="0069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974D07">
      <w:t>4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4882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3A35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SALUTI SERVIS d.o.o. zastupanog po punomoćniku VALENTINO HORVAT</izvorni_sadrzaj>
    <derivirana_varijabla naziv="DomainObject.Predmet.ProtustrankaFormated_1">  SALUTI SERVIS d.o.o. zastupanog po punomoćniku VALENTINO HORVAT</derivirana_varijabla>
  </DomainObject.Predmet.ProtustrankaFormated>
  <DomainObject.Predmet.ProtustrankaFormatedOIB>
    <izvorni_sadrzaj>  SALUTI SERVIS d.o.o., OIB 54895053879 zastupanog po punomoćniku VALENTINO HORVAT</izvorni_sadrzaj>
    <derivirana_varijabla naziv="DomainObject.Predmet.ProtustrankaFormatedOIB_1">  SALUTI SERVIS d.o.o., OIB 54895053879 zastupanog po punomoćniku VALENTINO HORVAT</derivirana_varijabla>
  </DomainObject.Predmet.ProtustrankaFormatedOIB>
  <DomainObject.Predmet.ProtustrankaFormatedWithAdress>
    <izvorni_sadrzaj> SALUTI SERVIS d.o.o., Hektorovićeva ulica 2, 10000 Zagreb zastupanog po punomoćniku VALENTINO HORVAT</izvorni_sadrzaj>
    <derivirana_varijabla naziv="DomainObject.Predmet.ProtustrankaFormatedWithAdress_1"> SALUTI SERVIS d.o.o., Hektorovićeva ulica 2, 10000 Zagreb zastupanog po punomoćniku VALENTINO HORVAT</derivirana_varijabla>
  </DomainObject.Predmet.ProtustrankaFormatedWithAdress>
  <DomainObject.Predmet.ProtustrankaFormatedWithAdressOIB>
    <izvorni_sadrzaj> SALUTI SERVIS d.o.o., OIB 54895053879, Hektorovićeva ulica 2, 10000 Zagreb zastupanog po punomoćniku VALENTINO HORVAT</izvorni_sadrzaj>
    <derivirana_varijabla naziv="DomainObject.Predmet.ProtustrankaFormatedWithAdressOIB_1"> SALUTI SERVIS d.o.o., OIB 54895053879, Hektorovićeva ulica 2, 10000 Zagreb zastupanog po punomoćniku VALENTINO HORVAT</derivirana_varijabla>
  </DomainObject.Predmet.ProtustrankaFormatedWithAdressOIB>
  <DomainObject.Predmet.ProtustrankaWithAdress>
    <izvorni_sadrzaj>SALUTI SERVIS d.o.o. Hektorovićeva ulica 2, 10000 Zagreb</izvorni_sadrzaj>
    <derivirana_varijabla naziv="DomainObject.Predmet.ProtustrankaWithAdress_1">SALUTI SERVIS d.o.o. Hektorovićeva ulica 2, 10000 Zagreb</derivirana_varijabla>
  </DomainObject.Predmet.ProtustrankaWithAdress>
  <DomainObject.Predmet.ProtustrankaWithAdressOIB>
    <izvorni_sadrzaj>SALUTI SERVIS d.o.o., OIB 54895053879, Hektorovićeva ulica 2, 10000 Zagreb</izvorni_sadrzaj>
    <derivirana_varijabla naziv="DomainObject.Predmet.ProtustrankaWithAdressOIB_1">SALUTI SERVIS d.o.o., OIB 54895053879, Hektorovićeva ulica 2, 10000 Zagreb</derivirana_varijabla>
  </DomainObject.Predmet.ProtustrankaWithAdressOIB>
  <DomainObject.Predmet.ProtustrankaNazivFormated>
    <izvorni_sadrzaj>SALUTI SERVIS d.o.o.</izvorni_sadrzaj>
    <derivirana_varijabla naziv="DomainObject.Predmet.ProtustrankaNazivFormated_1">SALUTI SERVIS d.o.o.</derivirana_varijabla>
  </DomainObject.Predmet.ProtustrankaNazivFormated>
  <DomainObject.Predmet.ProtustrankaNazivFormatedOIB>
    <izvorni_sadrzaj>SALUTI SERVIS d.o.o., OIB 54895053879</izvorni_sadrzaj>
    <derivirana_varijabla naziv="DomainObject.Predmet.ProtustrankaNazivFormatedOIB_1">SALUTI SERVIS d.o.o., OIB 54895053879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SALUTI SERVIS d.o.o. zastupanog po punomoćniku VALENTINO HORVAT</item>
    </izvorni_sadrzaj>
    <derivirana_varijabla naziv="DomainObject.Predmet.ProtuStrankaListFormated_1">
      <item>SALUTI SERVIS d.o.o. zastupanog po punomoćniku VALENTINO HORVAT</item>
    </derivirana_varijabla>
  </DomainObject.Predmet.ProtuStrankaListFormated>
  <DomainObject.Predmet.ProtuStrankaListFormatedOIB>
    <izvorni_sadrzaj>
      <item>SALUTI SERVIS d.o.o., OIB 54895053879 zastupanog po punomoćniku VALENTINO HORVAT</item>
    </izvorni_sadrzaj>
    <derivirana_varijabla naziv="DomainObject.Predmet.ProtuStrankaListFormatedOIB_1">
      <item>SALUTI SERVIS d.o.o., OIB 54895053879 zastupanog po punomoćniku VALENTINO HORVAT</item>
    </derivirana_varijabla>
  </DomainObject.Predmet.ProtuStrankaListFormatedOIB>
  <DomainObject.Predmet.ProtuStrankaListFormatedWithAdress>
    <izvorni_sadrzaj>
      <item>SALUTI SERVIS d.o.o., Hektorovićeva ulica 2, 10000 Zagreb zastupanog po punomoćniku VALENTINO HORVAT</item>
    </izvorni_sadrzaj>
    <derivirana_varijabla naziv="DomainObject.Predmet.ProtuStrankaListFormatedWithAdress_1">
      <item>SALUTI SERVIS d.o.o., Hektorovićeva ulica 2, 10000 Zagreb zastupanog po punomoćniku VALENTINO HORVAT</item>
    </derivirana_varijabla>
  </DomainObject.Predmet.ProtuStrankaListFormatedWithAdress>
  <DomainObject.Predmet.ProtuStrankaListFormatedWithAdressOIB>
    <izvorni_sadrzaj>
      <item>SALUTI SERVIS d.o.o., OIB 54895053879, Hektorovićeva ulica 2, 10000 Zagreb zastupanog po punomoćniku VALENTINO HORVAT</item>
    </izvorni_sadrzaj>
    <derivirana_varijabla naziv="DomainObject.Predmet.ProtuStrankaListFormatedWithAdressOIB_1">
      <item>SALUTI SERVIS d.o.o., OIB 54895053879, Hektorovićeva ulica 2, 10000 Zagreb zastupanog po punomoćniku VALENTINO HORVAT</item>
    </derivirana_varijabla>
  </DomainObject.Predmet.ProtuStrankaListFormatedWithAdressOIB>
  <DomainObject.Predmet.ProtuStrankaListNazivFormated>
    <izvorni_sadrzaj>
      <item>SALUTI SERVIS d.o.o.</item>
    </izvorni_sadrzaj>
    <derivirana_varijabla naziv="DomainObject.Predmet.ProtuStrankaListNazivFormated_1">
      <item>SALUTI SERVIS d.o.o.</item>
    </derivirana_varijabla>
  </DomainObject.Predmet.ProtuStrankaListNazivFormated>
  <DomainObject.Predmet.ProtuStrankaListNazivFormatedOIB>
    <izvorni_sadrzaj>
      <item>SALUTI SERVIS d.o.o., OIB 54895053879</item>
    </izvorni_sadrzaj>
    <derivirana_varijabla naziv="DomainObject.Predmet.ProtuStrankaListNazivFormatedOIB_1">
      <item>SALUTI SERVIS d.o.o., OIB 54895053879</item>
    </derivirana_varijabla>
  </DomainObject.Predmet.ProtuStrankaListNazivFormatedOIB>
  <DomainObject.Predmet.OstaliListFormated>
    <izvorni_sadrzaj>
      <item>VALENTINO HORVAT punomoćnik sudionika u postupku SALUTI SERVIS d.o.o.</item>
    </izvorni_sadrzaj>
    <derivirana_varijabla naziv="DomainObject.Predmet.OstaliListFormated_1">
      <item>VALENTINO HORVAT punomoćnik sudionika u postupku SALUTI SERVIS d.o.o.</item>
    </derivirana_varijabla>
  </DomainObject.Predmet.OstaliListFormated>
  <DomainObject.Predmet.OstaliListFormatedOIB>
    <izvorni_sadrzaj>
      <item>VALENTINO HORVAT, OIB 00898453763 punomoćnik sudionika u postupku SALUTI SERVIS d.o.o.</item>
    </izvorni_sadrzaj>
    <derivirana_varijabla naziv="DomainObject.Predmet.OstaliListFormatedOIB_1">
      <item>VALENTINO HORVAT, OIB 00898453763 punomoćnik sudionika u postupku SALUTI SERVIS d.o.o.</item>
    </derivirana_varijabla>
  </DomainObject.Predmet.OstaliListFormatedOIB>
  <DomainObject.Predmet.OstaliListFormatedWithAdress>
    <izvorni_sadrzaj>
      <item>VALENTINO HORVAT, 1. SVIBNJA 14, 43000 Bjelovar punomoćnik sudionika u postupku SALUTI SERVIS d.o.o.</item>
    </izvorni_sadrzaj>
    <derivirana_varijabla naziv="DomainObject.Predmet.OstaliListFormatedWithAdress_1">
      <item>VALENTINO HORVAT, 1. SVIBNJA 14, 43000 Bjelovar punomoćnik sudionika u postupku SALUTI SERVIS d.o.o.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SALUTI SERVIS d.o.o.</item>
    </izvorni_sadrzaj>
    <derivirana_varijabla naziv="DomainObject.Predmet.OstaliListFormatedWithAdressOIB_1">
      <item>VALENTINO HORVAT, OIB 00898453763, 1. SVIBNJA 14, 43000 Bjelovar punomoćnik sudionika u postupku SALUTI SERVIS d.o.o.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SALUTI SERVIS d.o.o.</izvorni_sadrzaj>
    <derivirana_varijabla naziv="DomainObject.Predmet.ProtustrankaIDrugi_1">SALUTI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SALUTI SERVIS d.o.o., OIB 54895053879, Hektorovićeva ulica 2, 10000 Zagreb</izvorni_sadrzaj>
    <derivirana_varijabla naziv="DomainObject.Predmet.ProtustrankaIDrugiAdressOIB_1">SALUTI SERVIS d.o.o., OIB 54895053879,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SALUTI SERVIS d.o.o.</item>
      <item>VALENTINO HORVAT</item>
    </izvorni_sadrzaj>
    <derivirana_varijabla naziv="DomainObject.Predmet.SudioniciListNaziv_1">
      <item>FINA Regionalni centar Zagreb</item>
      <item>SALUTI SERVIS 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SALUTI SERVIS d.o.o., OIB 54895053879, Hektorovićeva ulica 2,10000 Zagreb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SALUTI SERVIS d.o.o., OIB 54895053879, Hektorovićeva ulica 2,10000 Zagreb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54895053879</item>
      <item>, OIB 00898453763</item>
    </izvorni_sadrzaj>
    <derivirana_varijabla naziv="DomainObject.Predmet.SudioniciListNazivOIB_1">
      <item>, OIB 85821130368</item>
      <item>, OIB 54895053879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58A8D-84EE-41F9-BFA1-C5BDAE324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1775</properties:Characters>
  <properties:Lines>63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2017-03-10T06:52:00Z</cp:lastPrinted>
  <dcterms:modified xmlns:xsi="http://www.w3.org/2001/XMLSchema-instance" xsi:type="dcterms:W3CDTF">2017-03-10T06:52:00Z</dcterms:modified>
  <cp:revision>41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