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38d141c" w14:textId="38d141c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4479">
        <w:t>759</w:t>
      </w:r>
      <w:r w:rsidR="00793E75">
        <w:t>/201</w:t>
      </w:r>
      <w:r w:rsidR="00354479">
        <w:t>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A03BAB">
        <w:t>24</w:t>
      </w:r>
      <w:r w:rsidR="00207066">
        <w:t xml:space="preserve">. </w:t>
      </w:r>
      <w:r w:rsidR="00762388">
        <w:t>srpnja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Pr="00A676A0" w:rsidR="00354479">
        <w:t>META-Lab d.o.o.</w:t>
      </w:r>
      <w:r w:rsidR="00354479">
        <w:t>Zagreb</w:t>
      </w:r>
      <w:r w:rsidRPr="00DD31F6" w:rsidR="00354479">
        <w:t xml:space="preserve">, </w:t>
      </w:r>
      <w:r w:rsidRPr="00A676A0" w:rsidR="00354479">
        <w:t>Štoosova 5</w:t>
      </w:r>
      <w:r w:rsidRPr="00DD31F6" w:rsidR="00354479">
        <w:t xml:space="preserve">, OIB: </w:t>
      </w:r>
      <w:r w:rsidRPr="00A676A0" w:rsidR="00354479">
        <w:t>81740813714</w:t>
      </w:r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62388">
        <w:t>28</w:t>
      </w:r>
      <w:r w:rsidR="00207066">
        <w:t>.</w:t>
      </w:r>
      <w:r w:rsidR="00762388">
        <w:t>396</w:t>
      </w:r>
      <w:r w:rsidR="00207066">
        <w:t>,</w:t>
      </w:r>
      <w:r w:rsidR="00762388">
        <w:t>14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03BAB">
        <w:t>24</w:t>
      </w:r>
      <w:r w:rsidR="00207066">
        <w:t xml:space="preserve">. </w:t>
      </w:r>
      <w:r w:rsidR="00762388">
        <w:t>srpnja</w:t>
      </w:r>
      <w:r w:rsidR="00735E76">
        <w:t xml:space="preserve"> </w:t>
      </w:r>
      <w:r w:rsidR="00191CD3">
        <w:t>2019.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54479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6B3597"/>
    <w:rsid w:val="0071699D"/>
    <w:rsid w:val="00735E76"/>
    <w:rsid w:val="00737E72"/>
    <w:rsid w:val="00762388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419D8"/>
    <w:rsid w:val="0094398F"/>
    <w:rsid w:val="009508F6"/>
    <w:rsid w:val="009A43C5"/>
    <w:rsid w:val="00A03BAB"/>
    <w:rsid w:val="00A16847"/>
    <w:rsid w:val="00A71431"/>
    <w:rsid w:val="00A72966"/>
    <w:rsid w:val="00AC4528"/>
    <w:rsid w:val="00AD027A"/>
    <w:rsid w:val="00AE78E0"/>
    <w:rsid w:val="00B56F3A"/>
    <w:rsid w:val="00B82F18"/>
    <w:rsid w:val="00BA57A1"/>
    <w:rsid w:val="00BC44BC"/>
    <w:rsid w:val="00BC61FE"/>
    <w:rsid w:val="00BF439E"/>
    <w:rsid w:val="00C14DC8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E25FC0"/>
    <w:rsid w:val="00E420A1"/>
    <w:rsid w:val="00EB43C8"/>
    <w:rsid w:val="00EC1B80"/>
    <w:rsid w:val="00EC3302"/>
    <w:rsid w:val="00ED6AA8"/>
    <w:rsid w:val="00F034D3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03B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3B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3BA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3BA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3BA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B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B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B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B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St-759/2019</izvorni_sadrzaj>
    <derivirana_varijabla naziv="DomainObject.Predmet.OznakaBroj_1">St-759/2019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META-Lab d.o.o.</izvorni_sadrzaj>
    <derivirana_varijabla naziv="DomainObject.Predmet.ProtustrankaFormated_1">  META-Lab d.o.o.</derivirana_varijabla>
  </DomainObject.Predmet.ProtustrankaFormated>
  <DomainObject.Predmet.ProtustrankaFormatedOIB>
    <izvorni_sadrzaj>  META-Lab d.o.o., OIB 81740813714</izvorni_sadrzaj>
    <derivirana_varijabla naziv="DomainObject.Predmet.ProtustrankaFormatedOIB_1">  META-Lab d.o.o., OIB 81740813714</derivirana_varijabla>
  </DomainObject.Predmet.ProtustrankaFormatedOIB>
  <DomainObject.Predmet.ProtustrankaFormatedWithAdress>
    <izvorni_sadrzaj> META-Lab d.o.o., Štoosova 5, 10000 Zagreb</izvorni_sadrzaj>
    <derivirana_varijabla naziv="DomainObject.Predmet.ProtustrankaFormatedWithAdress_1"> META-Lab d.o.o., Štoosova 5, 10000 Zagreb</derivirana_varijabla>
  </DomainObject.Predmet.ProtustrankaFormatedWithAdress>
  <DomainObject.Predmet.ProtustrankaFormatedWithAdressOIB>
    <izvorni_sadrzaj> META-Lab d.o.o., OIB 81740813714, Štoosova 5, 10000 Zagreb</izvorni_sadrzaj>
    <derivirana_varijabla naziv="DomainObject.Predmet.ProtustrankaFormatedWithAdressOIB_1"> META-Lab d.o.o., OIB 81740813714, Štoosova 5, 10000 Zagreb</derivirana_varijabla>
  </DomainObject.Predmet.ProtustrankaFormatedWithAdressOIB>
  <DomainObject.Predmet.ProtustrankaWithAdress>
    <izvorni_sadrzaj>META-Lab d.o.o. Štoosova 5, 10000 Zagreb</izvorni_sadrzaj>
    <derivirana_varijabla naziv="DomainObject.Predmet.ProtustrankaWithAdress_1">META-Lab d.o.o. Štoosova 5, 10000 Zagreb</derivirana_varijabla>
  </DomainObject.Predmet.ProtustrankaWithAdress>
  <DomainObject.Predmet.ProtustrankaWithAdressOIB>
    <izvorni_sadrzaj>META-Lab d.o.o., OIB 81740813714, Štoosova 5, 10000 Zagreb</izvorni_sadrzaj>
    <derivirana_varijabla naziv="DomainObject.Predmet.ProtustrankaWithAdressOIB_1">META-Lab d.o.o., OIB 81740813714, Štoosova 5, 10000 Zagreb</derivirana_varijabla>
  </DomainObject.Predmet.ProtustrankaWithAdressOIB>
  <DomainObject.Predmet.ProtustrankaNazivFormated>
    <izvorni_sadrzaj>META-Lab d.o.o.</izvorni_sadrzaj>
    <derivirana_varijabla naziv="DomainObject.Predmet.ProtustrankaNazivFormated_1">META-Lab d.o.o.</derivirana_varijabla>
  </DomainObject.Predmet.ProtustrankaNazivFormated>
  <DomainObject.Predmet.ProtustrankaNazivFormatedOIB>
    <izvorni_sadrzaj>META-Lab d.o.o., OIB 81740813714</izvorni_sadrzaj>
    <derivirana_varijabla naziv="DomainObject.Predmet.ProtustrankaNazivFormatedOIB_1">META-Lab d.o.o., OIB 81740813714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META-Lab d.o.o.</item>
    </izvorni_sadrzaj>
    <derivirana_varijabla naziv="DomainObject.Predmet.ProtuStrankaListFormated_1">
      <item>META-Lab d.o.o.</item>
    </derivirana_varijabla>
  </DomainObject.Predmet.ProtuStrankaListFormated>
  <DomainObject.Predmet.ProtuStrankaListFormatedOIB>
    <izvorni_sadrzaj>
      <item>META-Lab d.o.o., OIB 81740813714</item>
    </izvorni_sadrzaj>
    <derivirana_varijabla naziv="DomainObject.Predmet.ProtuStrankaListFormatedOIB_1">
      <item>META-Lab d.o.o., OIB 81740813714</item>
    </derivirana_varijabla>
  </DomainObject.Predmet.ProtuStrankaListFormatedOIB>
  <DomainObject.Predmet.ProtuStrankaListFormatedWithAdress>
    <izvorni_sadrzaj>
      <item>META-Lab d.o.o., Štoosova 5, 10000 Zagreb</item>
    </izvorni_sadrzaj>
    <derivirana_varijabla naziv="DomainObject.Predmet.ProtuStrankaListFormatedWithAdress_1">
      <item>META-Lab d.o.o., Štoosova 5, 10000 Zagreb</item>
    </derivirana_varijabla>
  </DomainObject.Predmet.ProtuStrankaListFormatedWithAdress>
  <DomainObject.Predmet.ProtuStrankaListFormatedWithAdressOIB>
    <izvorni_sadrzaj>
      <item>META-Lab d.o.o., OIB 81740813714, Štoosova 5, 10000 Zagreb</item>
    </izvorni_sadrzaj>
    <derivirana_varijabla naziv="DomainObject.Predmet.ProtuStrankaListFormatedWithAdressOIB_1">
      <item>META-Lab d.o.o., OIB 81740813714, Štoosova 5, 10000 Zagreb</item>
    </derivirana_varijabla>
  </DomainObject.Predmet.ProtuStrankaListFormatedWithAdressOIB>
  <DomainObject.Predmet.ProtuStrankaListNazivFormated>
    <izvorni_sadrzaj>
      <item>META-Lab d.o.o.</item>
    </izvorni_sadrzaj>
    <derivirana_varijabla naziv="DomainObject.Predmet.ProtuStrankaListNazivFormated_1">
      <item>META-Lab d.o.o.</item>
    </derivirana_varijabla>
  </DomainObject.Predmet.ProtuStrankaListNazivFormated>
  <DomainObject.Predmet.ProtuStrankaListNazivFormatedOIB>
    <izvorni_sadrzaj>
      <item>META-Lab d.o.o., OIB 81740813714</item>
    </izvorni_sadrzaj>
    <derivirana_varijabla naziv="DomainObject.Predmet.ProtuStrankaListNazivFormatedOIB_1">
      <item>META-Lab d.o.o., OIB 81740813714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META-Lab d.o.o.</izvorni_sadrzaj>
    <derivirana_varijabla naziv="DomainObject.Predmet.ProtustrankaIDrugi_1">META-Lab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META-Lab d.o.o., OIB 81740813714, Štoosova 5, 10000 Zagreb</izvorni_sadrzaj>
    <derivirana_varijabla naziv="DomainObject.Predmet.ProtustrankaIDrugiAdressOIB_1">META-Lab d.o.o., OIB 81740813714, Štoosova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META-Lab d.o.o.</item>
    </izvorni_sadrzaj>
    <derivirana_varijabla naziv="DomainObject.Predmet.SudioniciListNaziv_1">
      <item>FINA Regionalni centar Zagreb</item>
      <item>META-Lab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META-Lab d.o.o., OIB 81740813714, Štoosova 5,10000 Zagreb</item>
    </izvorni_sadrzaj>
    <derivirana_varijabla naziv="DomainObject.Predmet.SudioniciListAdressOIB_1">
      <item>FINA Regionalni centar Zagreb, OIB 85821130368, Trg svibanjskih žrtava 1995.1,10000 Zagreb</item>
      <item>META-Lab d.o.o., OIB 81740813714, Štoosova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81740813714</item>
    </izvorni_sadrzaj>
    <derivirana_varijabla naziv="DomainObject.Predmet.SudioniciListNazivOIB_1">
      <item>, OIB 85821130368</item>
      <item>, OIB 81740813714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233</properties:Words>
  <properties:Characters>1273</properties:Characters>
  <properties:Lines>39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2019-07-22T08:12:00Z</dcterms:created>
  <dc:creator>ilukac</dc:creator>
  <cp:lastModifiedBy>Marijana Jurman</cp:lastModifiedBy>
  <cp:lastPrinted>2018-07-04T08:35:00Z</cp:lastPrinted>
  <dcterms:modified xmlns:xsi="http://www.w3.org/2001/XMLSchema-instance" xsi:type="dcterms:W3CDTF">2019-07-24T07:39:00Z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