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4437" w14:paraId="c864437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205DD0">
        <w:t xml:space="preserve"> St-3389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6B0E58" w:rsidRPr="00B638A6">
        <w:t>CENTAR ZETICA d.o.o., Posavski Bregi, Savska 26, OIB: 44861609529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205DD0">
        <w:t>308.801,18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018"/>
    <w:rsid w:val="00114EAD"/>
    <w:rsid w:val="001200C9"/>
    <w:rsid w:val="00185571"/>
    <w:rsid w:val="00186AF0"/>
    <w:rsid w:val="001C5332"/>
    <w:rsid w:val="001E50FB"/>
    <w:rsid w:val="001F6933"/>
    <w:rsid w:val="00205DD0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7014B8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10A89"/>
    <w:rsid w:val="00920CA0"/>
    <w:rsid w:val="009419D8"/>
    <w:rsid w:val="00946FC6"/>
    <w:rsid w:val="00954CAD"/>
    <w:rsid w:val="0097400B"/>
    <w:rsid w:val="009C2CE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82F18"/>
    <w:rsid w:val="00B94B54"/>
    <w:rsid w:val="00BC4F5B"/>
    <w:rsid w:val="00BE0672"/>
    <w:rsid w:val="00BF240D"/>
    <w:rsid w:val="00BF67DE"/>
    <w:rsid w:val="00C04680"/>
    <w:rsid w:val="00C20483"/>
    <w:rsid w:val="00C20504"/>
    <w:rsid w:val="00C406C2"/>
    <w:rsid w:val="00C745B9"/>
    <w:rsid w:val="00C836B9"/>
    <w:rsid w:val="00C958E9"/>
    <w:rsid w:val="00C96B31"/>
    <w:rsid w:val="00CB7B07"/>
    <w:rsid w:val="00CE7362"/>
    <w:rsid w:val="00CF41E5"/>
    <w:rsid w:val="00D01B78"/>
    <w:rsid w:val="00D2077E"/>
    <w:rsid w:val="00D30777"/>
    <w:rsid w:val="00D3430F"/>
    <w:rsid w:val="00D66226"/>
    <w:rsid w:val="00D94805"/>
    <w:rsid w:val="00DD3C7E"/>
    <w:rsid w:val="00DE088F"/>
    <w:rsid w:val="00E02DBC"/>
    <w:rsid w:val="00E811DF"/>
    <w:rsid w:val="00EB6927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3389</izvorni_sadrzaj>
    <derivirana_varijabla naziv="DomainObject.Predmet.Broj_1">3389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St-3389/2015</izvorni_sadrzaj>
    <derivirana_varijabla naziv="DomainObject.Predmet.OznakaBroj_1">St-3389/2015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ZETICA d.o.o. zastupanog po punomoćniku TOMISLAV ZETICA</izvorni_sadrzaj>
    <derivirana_varijabla naziv="DomainObject.Predmet.ProtustrankaFormated_1">  CENTAR ZETICA d.o.o. zastupanog po punomoćniku TOMISLAV ZETICA</derivirana_varijabla>
  </DomainObject.Predmet.ProtustrankaFormated>
  <DomainObject.Predmet.ProtustrankaFormatedOIB>
    <izvorni_sadrzaj>  CENTAR ZETICA d.o.o., OIB 44861609529 zastupanog po punomoćniku TOMISLAV ZETICA</izvorni_sadrzaj>
    <derivirana_varijabla naziv="DomainObject.Predmet.ProtustrankaFormatedOIB_1">  CENTAR ZETICA d.o.o., OIB 44861609529 zastupanog po punomoćniku TOMISLAV ZETICA</derivirana_varijabla>
  </DomainObject.Predmet.ProtustrankaFormatedOIB>
  <DomainObject.Predmet.ProtustrankaFormatedWithAdress>
    <izvorni_sadrzaj> CENTAR ZETICA d.o.o., Savska 26, 10310 Posavski Bregi zastupanog po punomoćniku TOMISLAV ZETICA</izvorni_sadrzaj>
    <derivirana_varijabla naziv="DomainObject.Predmet.ProtustrankaFormatedWithAdress_1"> CENTAR ZETICA d.o.o., Savska 26, 10310 Posavski Bregi zastupanog po punomoćniku TOMISLAV ZETICA</derivirana_varijabla>
  </DomainObject.Predmet.ProtustrankaFormatedWithAdress>
  <DomainObject.Predmet.ProtustrankaFormatedWithAdressOIB>
    <izvorni_sadrzaj> CENTAR ZETICA d.o.o., OIB 44861609529, Savska 26, 10310 Posavski Bregi zastupanog po punomoćniku TOMISLAV ZETICA</izvorni_sadrzaj>
    <derivirana_varijabla naziv="DomainObject.Predmet.ProtustrankaFormatedWithAdressOIB_1"> CENTAR ZETICA d.o.o., OIB 44861609529, Savska 26, 10310 Posavski Bregi zastupanog po punomoćniku TOMISLAV ZETICA</derivirana_varijabla>
  </DomainObject.Predmet.ProtustrankaFormatedWithAdressOIB>
  <DomainObject.Predmet.ProtustrankaWithAdress>
    <izvorni_sadrzaj>CENTAR ZETICA d.o.o. Savska 26, 10310 Posavski Bregi</izvorni_sadrzaj>
    <derivirana_varijabla naziv="DomainObject.Predmet.ProtustrankaWithAdress_1">CENTAR ZETICA d.o.o. Savska 26, 10310 Posavski Bregi</derivirana_varijabla>
  </DomainObject.Predmet.ProtustrankaWithAdress>
  <DomainObject.Predmet.ProtustrankaWithAdressOIB>
    <izvorni_sadrzaj>CENTAR ZETICA d.o.o., OIB 44861609529, Savska 26, 10310 Posavski Bregi</izvorni_sadrzaj>
    <derivirana_varijabla naziv="DomainObject.Predmet.ProtustrankaWithAdressOIB_1">CENTAR ZETICA d.o.o., OIB 44861609529, Savska 26, 10310 Posavski Bregi</derivirana_varijabla>
  </DomainObject.Predmet.ProtustrankaWithAdressOIB>
  <DomainObject.Predmet.ProtustrankaNazivFormated>
    <izvorni_sadrzaj>CENTAR ZETICA d.o.o.</izvorni_sadrzaj>
    <derivirana_varijabla naziv="DomainObject.Predmet.ProtustrankaNazivFormated_1">CENTAR ZETICA d.o.o.</derivirana_varijabla>
  </DomainObject.Predmet.ProtustrankaNazivFormated>
  <DomainObject.Predmet.ProtustrankaNazivFormatedOIB>
    <izvorni_sadrzaj>CENTAR ZETICA d.o.o., OIB 44861609529</izvorni_sadrzaj>
    <derivirana_varijabla naziv="DomainObject.Predmet.ProtustrankaNazivFormatedOIB_1">CENTAR ZETICA d.o.o., OIB 44861609529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ZETICA d.o.o. zastupanog po punomoćniku TOMISLAV ZETICA</item>
    </izvorni_sadrzaj>
    <derivirana_varijabla naziv="DomainObject.Predmet.ProtuStrankaListFormated_1">
      <item>CENTAR ZETICA d.o.o. zastupanog po punomoćniku TOMISLAV ZETICA</item>
    </derivirana_varijabla>
  </DomainObject.Predmet.ProtuStrankaListFormated>
  <DomainObject.Predmet.ProtuStrankaListFormatedOIB>
    <izvorni_sadrzaj>
      <item>CENTAR ZETICA d.o.o., OIB 44861609529 zastupanog po punomoćniku TOMISLAV ZETICA</item>
    </izvorni_sadrzaj>
    <derivirana_varijabla naziv="DomainObject.Predmet.ProtuStrankaListFormatedOIB_1">
      <item>CENTAR ZETICA d.o.o., OIB 44861609529 zastupanog po punomoćniku TOMISLAV ZETICA</item>
    </derivirana_varijabla>
  </DomainObject.Predmet.ProtuStrankaListFormatedOIB>
  <DomainObject.Predmet.ProtuStrankaListFormatedWithAdress>
    <izvorni_sadrzaj>
      <item>CENTAR ZETICA d.o.o., Savska 26, 10310 Posavski Bregi zastupanog po punomoćniku TOMISLAV ZETICA</item>
    </izvorni_sadrzaj>
    <derivirana_varijabla naziv="DomainObject.Predmet.ProtuStrankaListFormatedWithAdress_1">
      <item>CENTAR ZETICA d.o.o., Savska 26, 10310 Posavski Bregi zastupanog po punomoćniku TOMISLAV ZETICA</item>
    </derivirana_varijabla>
  </DomainObject.Predmet.ProtuStrankaListFormatedWithAdress>
  <DomainObject.Predmet.ProtuStrankaListFormatedWithAdressOIB>
    <izvorni_sadrzaj>
      <item>CENTAR ZETICA d.o.o., OIB 44861609529, Savska 26, 10310 Posavski Bregi zastupanog po punomoćniku TOMISLAV ZETICA</item>
    </izvorni_sadrzaj>
    <derivirana_varijabla naziv="DomainObject.Predmet.ProtuStrankaListFormatedWithAdressOIB_1">
      <item>CENTAR ZETICA d.o.o., OIB 44861609529, Savska 26, 10310 Posavski Bregi zastupanog po punomoćniku TOMISLAV ZETICA</item>
    </derivirana_varijabla>
  </DomainObject.Predmet.ProtuStrankaListFormatedWithAdressOIB>
  <DomainObject.Predmet.ProtuStrankaListNazivFormated>
    <izvorni_sadrzaj>
      <item>CENTAR ZETICA d.o.o.</item>
    </izvorni_sadrzaj>
    <derivirana_varijabla naziv="DomainObject.Predmet.ProtuStrankaListNazivFormated_1">
      <item>CENTAR ZETICA d.o.o.</item>
    </derivirana_varijabla>
  </DomainObject.Predmet.ProtuStrankaListNazivFormated>
  <DomainObject.Predmet.ProtuStrankaListNazivFormatedOIB>
    <izvorni_sadrzaj>
      <item>CENTAR ZETICA d.o.o., OIB 44861609529</item>
    </izvorni_sadrzaj>
    <derivirana_varijabla naziv="DomainObject.Predmet.ProtuStrankaListNazivFormatedOIB_1">
      <item>CENTAR ZETICA d.o.o., OIB 44861609529</item>
    </derivirana_varijabla>
  </DomainObject.Predmet.ProtuStrankaListNazivFormatedOIB>
  <DomainObject.Predmet.OstaliListFormated>
    <izvorni_sadrzaj>
      <item>TOMISLAV ZETICA punomoćnik sudionika u postupku CENTAR ZETICA d.o.o.</item>
    </izvorni_sadrzaj>
    <derivirana_varijabla naziv="DomainObject.Predmet.OstaliListFormated_1">
      <item>TOMISLAV ZETICA punomoćnik sudionika u postupku CENTAR ZETICA d.o.o.</item>
    </derivirana_varijabla>
  </DomainObject.Predmet.OstaliListFormated>
  <DomainObject.Predmet.OstaliListFormatedOIB>
    <izvorni_sadrzaj>
      <item>TOMISLAV ZETICA, OIB 47228424926 punomoćnik sudionika u postupku CENTAR ZETICA d.o.o.</item>
    </izvorni_sadrzaj>
    <derivirana_varijabla naziv="DomainObject.Predmet.OstaliListFormatedOIB_1">
      <item>TOMISLAV ZETICA, OIB 47228424926 punomoćnik sudionika u postupku CENTAR ZETICA d.o.o.</item>
    </derivirana_varijabla>
  </DomainObject.Predmet.OstaliListFormatedOIB>
  <DomainObject.Predmet.OstaliListFormatedWithAdress>
    <izvorni_sadrzaj>
      <item>TOMISLAV ZETICA, Savska 26, 10310 Posavski Bregi punomoćnik sudionika u postupku CENTAR ZETICA d.o.o.</item>
    </izvorni_sadrzaj>
    <derivirana_varijabla naziv="DomainObject.Predmet.OstaliListFormatedWithAdress_1">
      <item>TOMISLAV ZETICA, Savska 26, 10310 Posavski Bregi punomoćnik sudionika u postupku CENTAR ZETICA d.o.o.</item>
    </derivirana_varijabla>
  </DomainObject.Predmet.OstaliListFormatedWithAdress>
  <DomainObject.Predmet.OstaliListFormatedWithAdressOIB>
    <izvorni_sadrzaj>
      <item>TOMISLAV ZETICA, OIB 47228424926, Savska 26, 10310 Posavski Bregi punomoćnik sudionika u postupku CENTAR ZETICA d.o.o.</item>
    </izvorni_sadrzaj>
    <derivirana_varijabla naziv="DomainObject.Predmet.OstaliListFormatedWithAdressOIB_1">
      <item>TOMISLAV ZETICA, OIB 47228424926, Savska 26, 10310 Posavski Bregi punomoćnik sudionika u postupku CENTAR ZETICA d.o.o.</item>
    </derivirana_varijabla>
  </DomainObject.Predmet.OstaliListFormatedWithAdressOIB>
  <DomainObject.Predmet.OstaliListNazivFormated>
    <izvorni_sadrzaj>
      <item>TOMISLAV ZETICA</item>
    </izvorni_sadrzaj>
    <derivirana_varijabla naziv="DomainObject.Predmet.OstaliListNazivFormated_1">
      <item>TOMISLAV ZETICA</item>
    </derivirana_varijabla>
  </DomainObject.Predmet.OstaliListNazivFormated>
  <DomainObject.Predmet.OstaliListNazivFormatedOIB>
    <izvorni_sadrzaj>
      <item>TOMISLAV ZETICA, OIB 47228424926</item>
    </izvorni_sadrzaj>
    <derivirana_varijabla naziv="DomainObject.Predmet.OstaliListNazivFormatedOIB_1">
      <item>TOMISLAV ZETICA, OIB 47228424926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ZETICA d.o.o.</izvorni_sadrzaj>
    <derivirana_varijabla naziv="DomainObject.Predmet.ProtustrankaIDrugi_1">CENTAR ZETICA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ZETICA d.o.o., OIB 44861609529, Savska 26, 10310 Posavski Bregi</izvorni_sadrzaj>
    <derivirana_varijabla naziv="DomainObject.Predmet.ProtustrankaIDrugiAdressOIB_1">CENTAR ZETICA d.o.o., OIB 44861609529, Savska 26,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ZETICA d.o.o.</item>
      <item>FINA Regionalni centar Zagreb</item>
      <item>TOMISLAV ZETICA</item>
    </izvorni_sadrzaj>
    <derivirana_varijabla naziv="DomainObject.Predmet.SudioniciListNaziv_1">
      <item>CENTAR ZETICA d.o.o.</item>
      <item>FINA Regionalni centar Zagreb</item>
      <item>TOMISLAV ZETICA</item>
    </derivirana_varijabla>
  </DomainObject.Predmet.SudioniciListNaziv>
  <DomainObject.Predmet.SudioniciListAdressOIB>
    <izvorni_sadrzaj>
      <item>CENTAR ZETICA d.o.o., OIB 44861609529, Savska 26,10310 Posavski Bregi</item>
      <item>FINA Regionalni centar Zagreb, OIB 85821130368, Trg svibanjskih žrtava 1995. 1,10000 Zagreb</item>
      <item>TOMISLAV ZETICA, OIB 47228424926, Savska 26,10310 Posavski Bregi</item>
    </izvorni_sadrzaj>
    <derivirana_varijabla naziv="DomainObject.Predmet.SudioniciListAdressOIB_1">
      <item>CENTAR ZETICA d.o.o., OIB 44861609529, Savska 26,10310 Posavski Bregi</item>
      <item>FINA Regionalni centar Zagreb, OIB 85821130368, Trg svibanjskih žrtava 1995. 1,10000 Zagreb</item>
      <item>TOMISLAV ZETICA, OIB 47228424926, Savska 26,10310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44861609529</item>
      <item>, OIB 85821130368</item>
      <item>, OIB 47228424926</item>
    </izvorni_sadrzaj>
    <derivirana_varijabla naziv="DomainObject.Predmet.SudioniciListNazivOIB_1">
      <item>, OIB 44861609529</item>
      <item>, OIB 85821130368</item>
      <item>, OIB 47228424926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1366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2016-01-14T13:18:00Z</dcterms:created>
  <dc:creator>ilukac</dc:creator>
  <cp:lastModifiedBy>Nevenka Furić</cp:lastModifiedBy>
  <cp:lastPrinted>2016-01-14T13:19:00Z</cp:lastPrinted>
  <dcterms:modified xmlns:xsi="http://www.w3.org/2001/XMLSchema-instance" xsi:type="dcterms:W3CDTF">2016-01-14T13:21:00Z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