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f31d" w14:paraId="25cf31d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1D108C">
        <w:t>1093</w:t>
      </w:r>
      <w:r w:rsidR="00CD4711" w:rsidRPr="005207B1">
        <w:t>/</w:t>
      </w:r>
      <w:r w:rsidR="001D108C">
        <w:t>15</w:t>
      </w:r>
      <w:r w:rsidR="0055467A" w:rsidRPr="005207B1">
        <w:t>-</w:t>
      </w:r>
      <w:r w:rsidR="000A3469">
        <w:t>7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1D108C">
        <w:t>ViTUS d.o.o., OIB: 77830209518 sa sjedištem u Jezerski Put bb, 42240 Ivanec</w:t>
      </w:r>
      <w:r w:rsidR="0091406C">
        <w:t>,</w:t>
      </w:r>
      <w:r w:rsidR="0006153E">
        <w:t xml:space="preserve"> </w:t>
      </w:r>
      <w:r>
        <w:t xml:space="preserve"> </w:t>
      </w:r>
      <w:r w:rsidRPr="005207B1">
        <w:t xml:space="preserve">dana </w:t>
      </w:r>
      <w:r w:rsidR="001D108C">
        <w:t>25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1D108C">
        <w:t>ViTUS d.o.o., OIB: 77830209518 sa sjedištem u Jezerski Put bb, 42240 Ivanec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1D108C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19</w:t>
      </w:r>
      <w:r w:rsidR="00906DC0">
        <w:rPr>
          <w:b/>
          <w:u w:val="single"/>
        </w:rPr>
        <w:t xml:space="preserve">. </w:t>
      </w:r>
      <w:r>
        <w:rPr>
          <w:b/>
          <w:u w:val="single"/>
        </w:rPr>
        <w:t xml:space="preserve">srpnja </w:t>
      </w:r>
      <w:r w:rsidR="00906DC0">
        <w:rPr>
          <w:b/>
          <w:u w:val="single"/>
        </w:rPr>
        <w:t>2016. u 09,15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 dužnika</w:t>
      </w:r>
      <w:r w:rsidR="0091406C">
        <w:t xml:space="preserve"> </w:t>
      </w:r>
      <w:r w:rsidR="001D108C">
        <w:t>Viktor Mazanik, OIB: 39801993061 iz Zagreba, Ivana Kukuljevića 6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0A3469" w:rsidP="00804BB0" w:rsidR="000A3469">
      <w:pPr>
        <w:spacing w:lineRule="auto" w:line="240" w:after="0"/>
        <w:jc w:val="center"/>
      </w:pPr>
    </w:p>
    <w:p w:rsidRDefault="000A3469" w:rsidP="00804BB0" w:rsidR="000A3469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0A3469" w:rsidP="000A3469" w:rsidR="000A3469">
      <w:pPr>
        <w:spacing w:lineRule="auto" w:line="240" w:after="0"/>
        <w:ind w:firstLine="708"/>
        <w:jc w:val="both"/>
      </w:pPr>
      <w:r>
        <w:t>Financijska agencija je dana 16. 12.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0A3469" w:rsidP="000A3469" w:rsidR="000A3469">
      <w:pPr>
        <w:spacing w:lineRule="auto" w:line="240" w:after="0"/>
        <w:jc w:val="both"/>
      </w:pPr>
    </w:p>
    <w:p w:rsidRDefault="000A3469" w:rsidP="000A3469" w:rsidR="000A3469">
      <w:pPr>
        <w:spacing w:lineRule="auto" w:line="240" w:after="0"/>
        <w:jc w:val="both"/>
      </w:pPr>
      <w:r>
        <w:tab/>
        <w:t xml:space="preserve">Budući da je vjerovnik Republika Hrvatska, Ministarstvo financija-Porezna uprava, Područni ured Sjeverna Hrvatska u određenom roku predložio otvaranje stečajnoga postupka, sud je primjenom čl. 433. SZ-a rješenjem ovog suda poslovni </w:t>
      </w:r>
      <w:r w:rsidRPr="000A3469">
        <w:t>broj St-1093/15-6 od 25. tra</w:t>
      </w:r>
      <w:r>
        <w:t>vnja 2016. obustavio skraćeni stečajni postupak.</w:t>
      </w:r>
    </w:p>
    <w:p w:rsidRDefault="000A3469" w:rsidP="000A3469" w:rsidR="000A3469">
      <w:pPr>
        <w:spacing w:lineRule="auto" w:line="240" w:after="0"/>
        <w:jc w:val="both"/>
      </w:pPr>
    </w:p>
    <w:p w:rsidRDefault="000A3469" w:rsidP="000A3469" w:rsidR="000A3469">
      <w:pPr>
        <w:spacing w:lineRule="auto" w:line="240" w:after="0"/>
        <w:jc w:val="both"/>
      </w:pPr>
      <w:r>
        <w:tab/>
        <w:t>Stoga je sud, primjenom čl. 433., 115. st.1., 117. st. 1. i 6., 177., 178. , 123. i 128. st. 1.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1D108C">
        <w:t>25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080BE4" w:rsidR="00080BE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207B1" w:rsidP="0006153E" w:rsidR="0091406C">
      <w:pPr>
        <w:spacing w:lineRule="auto" w:line="240" w:after="0"/>
        <w:jc w:val="both"/>
      </w:pPr>
      <w:r>
        <w:t xml:space="preserve">- dužnik </w:t>
      </w:r>
      <w:r w:rsidR="001D108C">
        <w:t>ViTUS d.o.o., Jezerski Put bb, 42240 Ivanec</w:t>
      </w:r>
    </w:p>
    <w:p w:rsidRDefault="005C102C" w:rsidP="005C102C" w:rsidR="0091406C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1D108C">
        <w:t>Viktor Mazanik iz Zagreba, Ivana Kukuljevića 6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691F" w:rsidP="00CD4711" w:rsidR="00AF691F">
      <w:pPr>
        <w:spacing w:lineRule="auto" w:line="240" w:after="0"/>
      </w:pPr>
      <w:r>
        <w:separator/>
      </w:r>
    </w:p>
  </w:endnote>
  <w:endnote w:id="0" w:type="continuationSeparator">
    <w:p w:rsidRDefault="00AF691F" w:rsidP="00CD4711" w:rsidR="00AF69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691F" w:rsidP="00CD4711" w:rsidR="00AF691F">
      <w:pPr>
        <w:spacing w:lineRule="auto" w:line="240" w:after="0"/>
      </w:pPr>
      <w:r>
        <w:separator/>
      </w:r>
    </w:p>
  </w:footnote>
  <w:footnote w:id="0" w:type="continuationSeparator">
    <w:p w:rsidRDefault="00AF691F" w:rsidP="00CD4711" w:rsidR="00AF69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619">
          <w:rPr>
            <w:noProof/>
          </w:rPr>
          <w:t>2</w:t>
        </w:r>
        <w:r>
          <w:fldChar w:fldCharType="end"/>
        </w:r>
      </w:p>
    </w:sdtContent>
  </w:sdt>
  <w:p w:rsidRDefault="000A3469" w:rsidP="000A3469" w:rsidR="000A3469" w:rsidRPr="005207B1">
    <w:pPr>
      <w:pStyle w:val="Zaglavlje"/>
      <w:jc w:val="right"/>
    </w:pPr>
    <w:r>
      <w:t>Poslovni broj: 2 St-1093</w:t>
    </w:r>
    <w:r w:rsidRPr="005207B1">
      <w:t>/</w:t>
    </w:r>
    <w:r>
      <w:t>15</w:t>
    </w:r>
    <w:r w:rsidRPr="005207B1">
      <w:t>-</w:t>
    </w:r>
    <w:r>
      <w:t>7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153E"/>
    <w:rsid w:val="00066C4E"/>
    <w:rsid w:val="00077412"/>
    <w:rsid w:val="00080BE4"/>
    <w:rsid w:val="000A275A"/>
    <w:rsid w:val="000A3469"/>
    <w:rsid w:val="00104FDD"/>
    <w:rsid w:val="00195D08"/>
    <w:rsid w:val="001A2133"/>
    <w:rsid w:val="001D0CA0"/>
    <w:rsid w:val="001D108C"/>
    <w:rsid w:val="0023791A"/>
    <w:rsid w:val="002F4DC4"/>
    <w:rsid w:val="003275CE"/>
    <w:rsid w:val="0035755D"/>
    <w:rsid w:val="0038484B"/>
    <w:rsid w:val="003959CC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207B1"/>
    <w:rsid w:val="005325BE"/>
    <w:rsid w:val="00547BA8"/>
    <w:rsid w:val="0055467A"/>
    <w:rsid w:val="00583C9D"/>
    <w:rsid w:val="00595619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95317"/>
    <w:rsid w:val="009C1489"/>
    <w:rsid w:val="00A710AC"/>
    <w:rsid w:val="00AA771F"/>
    <w:rsid w:val="00AC1C85"/>
    <w:rsid w:val="00AC1CAE"/>
    <w:rsid w:val="00AC256F"/>
    <w:rsid w:val="00AC4BF5"/>
    <w:rsid w:val="00AF691F"/>
    <w:rsid w:val="00B23A1B"/>
    <w:rsid w:val="00B64216"/>
    <w:rsid w:val="00BB07B4"/>
    <w:rsid w:val="00C04790"/>
    <w:rsid w:val="00C30BDC"/>
    <w:rsid w:val="00CB6A41"/>
    <w:rsid w:val="00CC2EF9"/>
    <w:rsid w:val="00CD4711"/>
    <w:rsid w:val="00D059D6"/>
    <w:rsid w:val="00D113A9"/>
    <w:rsid w:val="00D152FE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5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6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6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6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6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5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6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6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6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6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St-1093/2015</izvorni_sadrzaj>
    <derivirana_varijabla naziv="DomainObject.Predmet.OznakaBroj_1">St-1093/2015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ViTUS d.o.o. za trgovinu, usluge i zaštitu okoliša</izvorni_sadrzaj>
    <derivirana_varijabla naziv="DomainObject.Predmet.ProtustrankaFormated_1">  ViTUS d.o.o. za trgovinu, usluge i zaštitu okoliša</derivirana_varijabla>
  </DomainObject.Predmet.ProtustrankaFormated>
  <DomainObject.Predmet.ProtustrankaFormatedOIB>
    <izvorni_sadrzaj>  ViTUS d.o.o. za trgovinu, usluge i zaštitu okoliša, OIB 77830209518</izvorni_sadrzaj>
    <derivirana_varijabla naziv="DomainObject.Predmet.ProtustrankaFormatedOIB_1">  ViTUS d.o.o. za trgovinu, usluge i zaštitu okoliša, OIB 77830209518</derivirana_varijabla>
  </DomainObject.Predmet.ProtustrankaFormatedOIB>
  <DomainObject.Predmet.ProtustrankaFormatedWithAdress>
    <izvorni_sadrzaj> ViTUS d.o.o. za trgovinu, usluge i zaštitu okoliša, Jezerski Put/bb, 42240 Ivanec</izvorni_sadrzaj>
    <derivirana_varijabla naziv="DomainObject.Predmet.ProtustrankaFormatedWithAdress_1"> ViTUS d.o.o. za trgovinu, usluge i zaštitu okoliša, Jezerski Put/bb, 42240 Ivanec</derivirana_varijabla>
  </DomainObject.Predmet.ProtustrankaFormatedWithAdress>
  <DomainObject.Predmet.ProtustrankaFormatedWithAdressOIB>
    <izvorni_sadrzaj> ViTUS d.o.o. za trgovinu, usluge i zaštitu okoliša, OIB 77830209518, Jezerski Put/bb, 42240 Ivanec</izvorni_sadrzaj>
    <derivirana_varijabla naziv="DomainObject.Predmet.ProtustrankaFormatedWithAdressOIB_1"> ViTUS d.o.o. za trgovinu, usluge i zaštitu okoliša, OIB 77830209518, Jezerski Put/bb, 42240 Ivanec</derivirana_varijabla>
  </DomainObject.Predmet.ProtustrankaFormatedWithAdressOIB>
  <DomainObject.Predmet.ProtustrankaWithAdress>
    <izvorni_sadrzaj>ViTUS d.o.o. za trgovinu, usluge i zaštitu okoliša Jezerski Put/bb, 42240 Ivanec</izvorni_sadrzaj>
    <derivirana_varijabla naziv="DomainObject.Predmet.ProtustrankaWithAdress_1">ViTUS d.o.o. za trgovinu, usluge i zaštitu okoliša Jezerski Put/bb, 42240 Ivanec</derivirana_varijabla>
  </DomainObject.Predmet.ProtustrankaWithAdress>
  <DomainObject.Predmet.ProtustrankaWithAdressOIB>
    <izvorni_sadrzaj>ViTUS d.o.o. za trgovinu, usluge i zaštitu okoliša, OIB 77830209518, Jezerski Put/bb, 42240 Ivanec</izvorni_sadrzaj>
    <derivirana_varijabla naziv="DomainObject.Predmet.ProtustrankaWithAdressOIB_1">ViTUS d.o.o. za trgovinu, usluge i zaštitu okoliša, OIB 77830209518, Jezerski Put/bb, 42240 Ivanec</derivirana_varijabla>
  </DomainObject.Predmet.ProtustrankaWithAdressOIB>
  <DomainObject.Predmet.ProtustrankaNazivFormated>
    <izvorni_sadrzaj>ViTUS d.o.o. za trgovinu, usluge i zaštitu okoliša</izvorni_sadrzaj>
    <derivirana_varijabla naziv="DomainObject.Predmet.ProtustrankaNazivFormated_1">ViTUS d.o.o. za trgovinu, usluge i zaštitu okoliša</derivirana_varijabla>
  </DomainObject.Predmet.ProtustrankaNazivFormated>
  <DomainObject.Predmet.ProtustrankaNazivFormatedOIB>
    <izvorni_sadrzaj>ViTUS d.o.o. za trgovinu, usluge i zaštitu okoliša, OIB 77830209518</izvorni_sadrzaj>
    <derivirana_varijabla naziv="DomainObject.Predmet.ProtustrankaNazivFormatedOIB_1">ViTUS d.o.o. za trgovinu, usluge i zaštitu okoliša, OIB 77830209518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108889.67</izvorni_sadrzaj>
    <derivirana_varijabla naziv="DomainObject.Predmet.TrenutnaVrijednost_1">108889.67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ViTUS d.o.o. za trgovinu, usluge i zaštitu okoliša</item>
    </izvorni_sadrzaj>
    <derivirana_varijabla naziv="DomainObject.Predmet.ProtuStrankaListFormated_1">
      <item>ViTUS d.o.o. za trgovinu, usluge i zaštitu okoliša</item>
    </derivirana_varijabla>
  </DomainObject.Predmet.ProtuStrankaListFormated>
  <DomainObject.Predmet.ProtuStrankaListFormatedOIB>
    <izvorni_sadrzaj>
      <item>ViTUS d.o.o. za trgovinu, usluge i zaštitu okoliša, OIB 77830209518</item>
    </izvorni_sadrzaj>
    <derivirana_varijabla naziv="DomainObject.Predmet.ProtuStrankaListFormatedOIB_1">
      <item>ViTUS d.o.o. za trgovinu, usluge i zaštitu okoliša, OIB 77830209518</item>
    </derivirana_varijabla>
  </DomainObject.Predmet.ProtuStrankaListFormatedOIB>
  <DomainObject.Predmet.ProtuStrankaListFormatedWithAdress>
    <izvorni_sadrzaj>
      <item>ViTUS d.o.o. za trgovinu, usluge i zaštitu okoliša, Jezerski Put/bb, 42240 Ivanec</item>
    </izvorni_sadrzaj>
    <derivirana_varijabla naziv="DomainObject.Predmet.ProtuStrankaListFormatedWithAdress_1">
      <item>ViTUS d.o.o. za trgovinu, usluge i zaštitu okoliša, Jezerski Put/bb, 42240 Ivanec</item>
    </derivirana_varijabla>
  </DomainObject.Predmet.ProtuStrankaListFormatedWithAdress>
  <DomainObject.Predmet.ProtuStrankaListFormatedWithAdressOIB>
    <izvorni_sadrzaj>
      <item>ViTUS d.o.o. za trgovinu, usluge i zaštitu okoliša, OIB 77830209518, Jezerski Put/bb, 42240 Ivanec</item>
    </izvorni_sadrzaj>
    <derivirana_varijabla naziv="DomainObject.Predmet.ProtuStrankaListFormatedWithAdressOIB_1">
      <item>ViTUS d.o.o. za trgovinu, usluge i zaštitu okoliša, OIB 77830209518, Jezerski Put/bb, 42240 Ivanec</item>
    </derivirana_varijabla>
  </DomainObject.Predmet.ProtuStrankaListFormatedWithAdressOIB>
  <DomainObject.Predmet.ProtuStrankaListNazivFormated>
    <izvorni_sadrzaj>
      <item>ViTUS d.o.o. za trgovinu, usluge i zaštitu okoliša</item>
    </izvorni_sadrzaj>
    <derivirana_varijabla naziv="DomainObject.Predmet.ProtuStrankaListNazivFormated_1">
      <item>ViTUS d.o.o. za trgovinu, usluge i zaštitu okoliša</item>
    </derivirana_varijabla>
  </DomainObject.Predmet.ProtuStrankaListNazivFormated>
  <DomainObject.Predmet.ProtuStrankaListNazivFormatedOIB>
    <izvorni_sadrzaj>
      <item>ViTUS d.o.o. za trgovinu, usluge i zaštitu okoliša, OIB 77830209518</item>
    </izvorni_sadrzaj>
    <derivirana_varijabla naziv="DomainObject.Predmet.ProtuStrankaListNazivFormatedOIB_1">
      <item>ViTUS d.o.o. za trgovinu, usluge i zaštitu okoliša, OIB 77830209518</item>
    </derivirana_varijabla>
  </DomainObject.Predmet.ProtuStrankaListNazivFormatedOIB>
  <DomainObject.Predmet.OstaliListFormated>
    <izvorni_sadrzaj>
      <item>E-oglasna ploča</item>
      <item>Sudski registar, Trgovački sud u Varaždinu</item>
      <item>Porezna uprava Varaždin</item>
      <item>Županijsko državno odvjetništvo u Varaždinu</item>
      <item>Viktor Mazanik</item>
    </izvorni_sadrzaj>
    <derivirana_varijabla naziv="DomainObject.Predmet.OstaliListFormated_1">
      <item>E-oglasna ploča</item>
      <item>Sudski registar, Trgovački sud u Varaždinu</item>
      <item>Porezna uprava Varaždin</item>
      <item>Županijsko državno odvjetništvo u Varaždinu</item>
      <item>Viktor Mazanik</item>
    </derivirana_varijabla>
  </DomainObject.Predmet.OstaliListFormated>
  <DomainObject.Predmet.OstaliListFormatedOIB>
    <izvorni_sadrzaj>
      <item>E-oglasna ploča</item>
      <item>Sudski registar, Trgovački sud u Varaždinu</item>
      <item>Porezna uprava Varaždin</item>
      <item>Županijsko državno odvjetništvo u Varaždinu</item>
      <item>Viktor Mazanik, OIB 39801993061</item>
    </izvorni_sadrzaj>
    <derivirana_varijabla naziv="DomainObject.Predmet.OstaliListFormatedOIB_1">
      <item>E-oglasna ploča</item>
      <item>Sudski registar, Trgovački sud u Varaždinu</item>
      <item>Porezna uprava Varaždin</item>
      <item>Županijsko državno odvjetništvo u Varaždinu</item>
      <item>Viktor Mazanik, OIB 39801993061</item>
    </derivirana_varijabla>
  </DomainObject.Predmet.OstaliListFormatedOIB>
  <DomainObject.Predmet.OstaliListFormatedWithAdress>
    <izvorni_sadrzaj>
      <item>E-oglasna ploča</item>
      <item>Sudski registar, Trgovački sud u Varaždinu</item>
      <item>Porezna uprava Varaždin</item>
      <item>Županijsko državno odvjetništvo u Varaždinu</item>
      <item>Viktor Mazanik, Ivana Kukuljevića 6, 10000 Zagreb</item>
    </izvorni_sadrzaj>
    <derivirana_varijabla naziv="DomainObject.Predmet.OstaliListFormatedWithAdress_1">
      <item>E-oglasna ploča</item>
      <item>Sudski registar, Trgovački sud u Varaždinu</item>
      <item>Porezna uprava Varaždin</item>
      <item>Županijsko državno odvjetništvo u Varaždinu</item>
      <item>Viktor Mazanik, Ivana Kukuljevića 6, 10000 Zagreb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Porezna uprava Varaždin</item>
      <item>Županijsko državno odvjetništvo u Varaždinu</item>
      <item>Viktor Mazanik, OIB 39801993061, Ivana Kukuljevića 6, 10000 Zagreb</item>
    </izvorni_sadrzaj>
    <derivirana_varijabla naziv="DomainObject.Predmet.OstaliListFormatedWithAdressOIB_1">
      <item>E-oglasna ploča</item>
      <item>Sudski registar, Trgovački sud u Varaždinu</item>
      <item>Porezna uprava Varaždin</item>
      <item>Županijsko državno odvjetništvo u Varaždinu</item>
      <item>Viktor Mazanik, OIB 39801993061, Ivana Kukuljevića 6, 10000 Zagreb</item>
    </derivirana_varijabla>
  </DomainObject.Predmet.OstaliListFormatedWithAdressOIB>
  <DomainObject.Predmet.OstaliListNazivFormated>
    <izvorni_sadrzaj>
      <item>E-oglasna ploča</item>
      <item>Sudski registar, Trgovački sud u Varaždinu</item>
      <item>Porezna uprava Varaždin</item>
      <item>Županijsko državno odvjetništvo u Varaždinu</item>
      <item>Viktor Mazanik</item>
    </izvorni_sadrzaj>
    <derivirana_varijabla naziv="DomainObject.Predmet.OstaliListNazivFormated_1">
      <item>E-oglasna ploča</item>
      <item>Sudski registar, Trgovački sud u Varaždinu</item>
      <item>Porezna uprava Varaždin</item>
      <item>Županijsko državno odvjetništvo u Varaždinu</item>
      <item>Viktor Mazanik</item>
    </derivirana_varijabla>
  </DomainObject.Predmet.OstaliListNazivFormated>
  <DomainObject.Predmet.OstaliListNazivFormatedOIB>
    <izvorni_sadrzaj>
      <item>E-oglasna ploča</item>
      <item>Sudski registar, Trgovački sud u Varaždinu</item>
      <item>Porezna uprava Varaždin</item>
      <item>Županijsko državno odvjetništvo u Varaždinu</item>
      <item>Viktor Mazanik, OIB 39801993061</item>
    </izvorni_sadrzaj>
    <derivirana_varijabla naziv="DomainObject.Predmet.OstaliListNazivFormatedOIB_1">
      <item>E-oglasna ploča</item>
      <item>Sudski registar, Trgovački sud u Varaždinu</item>
      <item>Porezna uprava Varaždin</item>
      <item>Županijsko državno odvjetništvo u Varaždinu</item>
      <item>Viktor Mazanik, OIB 39801993061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ViTUS d.o.o. za trgovinu, usluge i zaštitu okoliša</izvorni_sadrzaj>
    <derivirana_varijabla naziv="DomainObject.Predmet.ProtustrankaIDrugi_1">ViTUS d.o.o. za trgovinu, usluge i zaštitu okoliša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ViTUS d.o.o. za trgovinu, usluge i zaštitu okoliša, OIB 77830209518, Jezerski Put/bb, 42240 Ivanec</izvorni_sadrzaj>
    <derivirana_varijabla naziv="DomainObject.Predmet.ProtustrankaIDrugiAdressOIB_1">ViTUS d.o.o. za trgovinu, usluge i zaštitu okoliša, OIB 77830209518, Jezerski Put/bb,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ViTUS d.o.o. za trgovinu, usluge i zaštitu okoliša</item>
      <item>E-oglasna ploča</item>
      <item>Sudski registar, Trgovački sud u Varaždinu</item>
      <item>Porezna uprava Varaždin</item>
      <item>Županijsko državno odvjetništvo u Varaždinu</item>
      <item>Viktor Mazanik</item>
    </izvorni_sadrzaj>
    <derivirana_varijabla naziv="DomainObject.Predmet.SudioniciListNaziv_1">
      <item>Financijska agencija</item>
      <item>ViTUS d.o.o. za trgovinu, usluge i zaštitu okoliša</item>
      <item>E-oglasna ploča</item>
      <item>Sudski registar, Trgovački sud u Varaždinu</item>
      <item>Porezna uprava Varaždin</item>
      <item>Županijsko državno odvjetništvo u Varaždinu</item>
      <item>Viktor Mazanik</item>
    </derivirana_varijabla>
  </DomainObject.Predmet.SudioniciListNaziv>
  <DomainObject.Predmet.SudioniciListAdressOIB>
    <izvorni_sadrzaj>
      <item>Financijska agencija, OIB 85821130368, A. Cesarca 2,42000 Varaždin</item>
      <item>ViTUS d.o.o. za trgovinu, usluge i zaštitu okoliša, OIB 77830209518, Jezerski Put/bb,42240 Ivanec</item>
      <item>E-oglasna ploča</item>
      <item>Sudski registar, Trgovački sud u Varaždinu</item>
      <item>Porezna uprava Varaždin</item>
      <item>Županijsko državno odvjetništvo u Varaždinu</item>
      <item>Viktor Mazanik, OIB 39801993061, Ivana Kukuljevića 6,10000 Zagreb</item>
    </izvorni_sadrzaj>
    <derivirana_varijabla naziv="DomainObject.Predmet.SudioniciListAdressOIB_1">
      <item>Financijska agencija, OIB 85821130368, A. Cesarca 2,42000 Varaždin</item>
      <item>ViTUS d.o.o. za trgovinu, usluge i zaštitu okoliša, OIB 77830209518, Jezerski Put/bb,42240 Ivanec</item>
      <item>E-oglasna ploča</item>
      <item>Sudski registar, Trgovački sud u Varaždinu</item>
      <item>Porezna uprava Varaždin</item>
      <item>Županijsko državno odvjetništvo u Varaždinu</item>
      <item>Viktor Mazanik, OIB 39801993061, Ivana Kukuljevića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77830209518</item>
      <item>, OIB null</item>
      <item>, OIB null</item>
      <item>, OIB null</item>
      <item>, OIB null</item>
      <item>, OIB 39801993061</item>
    </izvorni_sadrzaj>
    <derivirana_varijabla naziv="DomainObject.Predmet.SudioniciListNazivOIB_1">
      <item>, OIB 85821130368</item>
      <item>, OIB 77830209518</item>
      <item>, OIB null</item>
      <item>, OIB null</item>
      <item>, OIB null</item>
      <item>, OIB null</item>
      <item>, OIB 39801993061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E3366D-2578-4ABD-8B5F-A82742F963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2633</properties:Characters>
  <properties:Lines>84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2016-04-25T07:44:00Z</dcterms:created>
  <dc:creator>Maja Valušnig</dc:creator>
  <cp:lastModifiedBy>Marko Makaj</cp:lastModifiedBy>
  <cp:lastPrinted>2016-04-25T12:35:00Z</cp:lastPrinted>
  <dcterms:modified xmlns:xsi="http://www.w3.org/2001/XMLSchema-instance" xsi:type="dcterms:W3CDTF">2016-04-25T12:35:00Z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