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b785" w14:paraId="e82b785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5E0EEB">
        <w:rPr>
          <w:sz w:val="24"/>
          <w:szCs w:val="24"/>
        </w:rPr>
        <w:t>914</w:t>
      </w:r>
      <w:r w:rsidR="00B81792">
        <w:rPr>
          <w:sz w:val="24"/>
          <w:szCs w:val="24"/>
        </w:rPr>
        <w:t>/1</w:t>
      </w:r>
      <w:r w:rsidR="005E0EEB">
        <w:rPr>
          <w:sz w:val="24"/>
          <w:szCs w:val="24"/>
        </w:rPr>
        <w:t>2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B11577" w:rsidR="00990537" w:rsidRPr="00990537">
      <w:pPr>
        <w:jc w:val="both"/>
        <w:rPr>
          <w:sz w:val="40"/>
          <w:szCs w:val="40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WORLD CLASS CROATIA d.o.o., u stečaju, Zagreb, Marohnićeva 1/1, postupajući po prijedlogu stečajne upraviteljice, </w:t>
      </w:r>
      <w:r w:rsidRPr="00756DA8">
        <w:rPr>
          <w:sz w:val="24"/>
          <w:szCs w:val="24"/>
        </w:rPr>
        <w:t xml:space="preserve">dana </w:t>
      </w:r>
      <w:r w:rsidR="003141F5">
        <w:rPr>
          <w:sz w:val="24"/>
          <w:szCs w:val="24"/>
        </w:rPr>
        <w:t>29.travnja</w:t>
      </w:r>
      <w:r>
        <w:rPr>
          <w:sz w:val="24"/>
          <w:szCs w:val="24"/>
        </w:rPr>
        <w:t xml:space="preserve"> </w:t>
      </w:r>
      <w:r w:rsidRPr="00756DA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5E0EEB">
        <w:rPr>
          <w:sz w:val="24"/>
          <w:szCs w:val="24"/>
        </w:rPr>
        <w:t>WORLD CLASS CROATIA d.o.o., u stečaju, Zagreb, Marohnićeva 1/1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141F5">
        <w:rPr>
          <w:b/>
          <w:sz w:val="24"/>
          <w:szCs w:val="24"/>
        </w:rPr>
        <w:t>16.lipnja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5E0EEB">
        <w:rPr>
          <w:b/>
          <w:sz w:val="24"/>
          <w:szCs w:val="24"/>
        </w:rPr>
        <w:t>6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3141F5">
        <w:rPr>
          <w:b/>
          <w:sz w:val="24"/>
          <w:szCs w:val="24"/>
        </w:rPr>
        <w:t>11,30</w:t>
      </w:r>
      <w:r>
        <w:rPr>
          <w:b/>
          <w:sz w:val="24"/>
          <w:szCs w:val="24"/>
        </w:rPr>
        <w:t xml:space="preserve">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>WORLD CLASS CROATIA d.o.o., u stečaju, Zagreb, Marohnićeva 1/1</w:t>
      </w:r>
      <w:r w:rsidR="00C47CF2">
        <w:rPr>
          <w:sz w:val="24"/>
          <w:szCs w:val="24"/>
        </w:rPr>
        <w:t>.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1D607E" w:rsidR="001D6CC9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141F5">
        <w:rPr>
          <w:b/>
          <w:sz w:val="24"/>
          <w:szCs w:val="24"/>
        </w:rPr>
        <w:t>16.lipnja</w:t>
      </w:r>
      <w:r>
        <w:rPr>
          <w:b/>
          <w:sz w:val="24"/>
          <w:szCs w:val="24"/>
        </w:rPr>
        <w:t xml:space="preserve"> 201</w:t>
      </w:r>
      <w:r w:rsidR="005E0EE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u </w:t>
      </w:r>
      <w:r w:rsidR="003141F5">
        <w:rPr>
          <w:b/>
          <w:sz w:val="24"/>
          <w:szCs w:val="24"/>
        </w:rPr>
        <w:t>11,35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5E0EE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 xml:space="preserve">stečajne upraviteljice,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3141F5">
        <w:rPr>
          <w:sz w:val="24"/>
          <w:szCs w:val="24"/>
        </w:rPr>
        <w:t>29.travnja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E0EEB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1D6CC9" w:rsidR="001D6CC9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1D6CC9">
        <w:rPr>
          <w:sz w:val="24"/>
          <w:szCs w:val="24"/>
        </w:rPr>
        <w:t xml:space="preserve"> v.r.</w:t>
      </w:r>
    </w:p>
    <w:p w:rsidRDefault="0046586E" w:rsidP="001D6CC9" w:rsidR="0046586E" w:rsidRPr="001D607E">
      <w:pPr>
        <w:jc w:val="both"/>
      </w:pPr>
      <w:r w:rsidRPr="001D607E">
        <w:t>UPUTA O PRAVNOM LIJEKU:</w:t>
      </w:r>
    </w:p>
    <w:p w:rsidRDefault="0046586E" w:rsidP="00952066" w:rsidR="004B4731" w:rsidRPr="001D607E">
      <w:pPr>
        <w:pStyle w:val="Tijeloteksta"/>
        <w:rPr>
          <w:sz w:val="20"/>
        </w:rPr>
      </w:pPr>
      <w:r w:rsidRPr="001D607E">
        <w:rPr>
          <w:sz w:val="20"/>
        </w:rPr>
        <w:t xml:space="preserve">Protiv ovog rješenja nije dopuštena žalba (čl. 278. ZPP-a a u vezi čl. 6. SZ-a). </w:t>
      </w:r>
    </w:p>
    <w:p w:rsidRDefault="001D6CC9" w:rsidP="00422EE0" w:rsidR="001D6CC9">
      <w:pPr>
        <w:jc w:val="both"/>
      </w:pPr>
      <w:r>
        <w:t>Za točnost otpravka, ovlašteni službenik:</w:t>
      </w:r>
    </w:p>
    <w:p w:rsidRDefault="001D6CC9" w:rsidP="00422EE0" w:rsidR="001D6CC9">
      <w:pPr>
        <w:jc w:val="both"/>
      </w:pPr>
      <w:r>
        <w:t xml:space="preserve">               Valentina Delač</w:t>
      </w:r>
    </w:p>
    <w:p w:rsidRDefault="005672D9" w:rsidP="00952066" w:rsidR="005672D9">
      <w:pPr>
        <w:pStyle w:val="Tijeloteksta"/>
      </w:pPr>
    </w:p>
    <w:sectPr w:rsidSect="00B26CA6" w:rsidR="005672D9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1D607E"/>
    <w:rsid w:val="001D6CC9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141F5"/>
    <w:rsid w:val="00353BA6"/>
    <w:rsid w:val="00354817"/>
    <w:rsid w:val="00362DAE"/>
    <w:rsid w:val="00374CD0"/>
    <w:rsid w:val="00383B13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1A4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610E3"/>
    <w:rsid w:val="00A704F7"/>
    <w:rsid w:val="00A8244A"/>
    <w:rsid w:val="00B01EA5"/>
    <w:rsid w:val="00B01EFF"/>
    <w:rsid w:val="00B04D95"/>
    <w:rsid w:val="00B11577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9592F"/>
    <w:rsid w:val="00FA7A33"/>
    <w:rsid w:val="00FD0A9D"/>
    <w:rsid w:val="00FD5B2F"/>
    <w:rsid w:val="00FD5B8D"/>
    <w:rsid w:val="00FE5D5A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D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D5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D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D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D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D5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D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D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St-914/2012</izvorni_sadrzaj>
    <derivirana_varijabla naziv="DomainObject.Predmet.OznakaBroj_1">St-914/2012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CROATIA d.o.o. zastupanog po punomoćniku Odvjetničko društvo Posavec, Rašica, Liszt &amp; Partneri</izvorni_sadrzaj>
    <derivirana_varijabla naziv="DomainObject.Predmet.ProtustrankaFormated_1">  WORLD CLASS CROATIA d.o.o. zastupanog po punomoćniku Odvjetničko društvo Posavec, Rašica, Liszt &amp; Partneri</derivirana_varijabla>
  </DomainObject.Predmet.ProtustrankaFormated>
  <DomainObject.Predmet.ProtustrankaFormatedOIB>
    <izvorni_sadrzaj>  WORLD CLASS CROATIA d.o.o., OIB 91439281986 zastupanog po punomoćniku Odvjetničko društvo Posavec, Rašica, Liszt &amp; Partneri</izvorni_sadrzaj>
    <derivirana_varijabla naziv="DomainObject.Predmet.ProtustrankaFormatedOIB_1">  WORLD CLASS CROATIA d.o.o., OIB 91439281986 zastupanog po punomoćniku Odvjetničko društvo Posavec, Rašica, Liszt &amp; Partneri</derivirana_varijabla>
  </DomainObject.Predmet.ProtustrankaFormatedOIB>
  <DomainObject.Predmet.ProtustrankaFormatedWithAdress>
    <izvorni_sadrzaj> WORLD CLASS CROATIA d.o.o., MAROHNIĆEVA 1/1, 10000 Zagreb zastupanog po punomoćniku Odvjetničko društvo Posavec, Rašica, Liszt &amp; Partneri</izvorni_sadrzaj>
    <derivirana_varijabla naziv="DomainObject.Predmet.ProtustrankaFormatedWithAdress_1"> WORLD CLASS CROATIA d.o.o., MAROHNIĆEVA 1/1, 10000 Zagreb zastupanog po punomoćniku Odvjetničko društvo Posavec, Rašica, Liszt &amp; Partneri</derivirana_varijabla>
  </DomainObject.Predmet.ProtustrankaFormatedWithAdress>
  <DomainObject.Predmet.ProtustrankaFormatedWithAdressOIB>
    <izvorni_sadrzaj> WORLD CLASS CROATIA d.o.o., OIB 91439281986, MAROHNIĆEVA 1/1, 10000 Zagreb zastupanog po punomoćniku Odvjetničko društvo Posavec, Rašica, Liszt &amp; Partneri</izvorni_sadrzaj>
    <derivirana_varijabla naziv="DomainObject.Predmet.ProtustrankaFormatedWithAdressOIB_1"> WORLD CLASS CROATIA d.o.o., OIB 91439281986, MAROHNIĆEVA 1/1, 10000 Zagreb zastupanog po punomoćniku Odvjetničko društvo Posavec, Rašica, Liszt &amp; Partneri</derivirana_varijabla>
  </DomainObject.Predmet.ProtustrankaFormatedWithAdressOIB>
  <DomainObject.Predmet.ProtustrankaWithAdress>
    <izvorni_sadrzaj>WORLD CLASS CROATIA d.o.o. MAROHNIĆEVA 1/1, 10000 Zagreb</izvorni_sadrzaj>
    <derivirana_varijabla naziv="DomainObject.Predmet.ProtustrankaWithAdress_1">WORLD CLASS CROATIA d.o.o. MAROHNIĆEVA 1/1, 10000 Zagreb</derivirana_varijabla>
  </DomainObject.Predmet.ProtustrankaWithAdress>
  <DomainObject.Predmet.ProtustrankaWithAdressOIB>
    <izvorni_sadrzaj>WORLD CLASS CROATIA d.o.o., OIB 91439281986, MAROHNIĆEVA 1/1, 10000 Zagreb</izvorni_sadrzaj>
    <derivirana_varijabla naziv="DomainObject.Predmet.ProtustrankaWithAdressOIB_1">WORLD CLASS CROATIA d.o.o., OIB 91439281986, MAROHNIĆEVA 1/1, 10000 Zagreb</derivirana_varijabla>
  </DomainObject.Predmet.ProtustrankaWithAdressOIB>
  <DomainObject.Predmet.ProtustrankaNazivFormated>
    <izvorni_sadrzaj>WORLD CLASS CROATIA d.o.o.</izvorni_sadrzaj>
    <derivirana_varijabla naziv="DomainObject.Predmet.ProtustrankaNazivFormated_1">WORLD CLASS CROATIA d.o.o.</derivirana_varijabla>
  </DomainObject.Predmet.ProtustrankaNazivFormated>
  <DomainObject.Predmet.ProtustrankaNazivFormatedOIB>
    <izvorni_sadrzaj>WORLD CLASS CROATIA d.o.o., OIB 91439281986</izvorni_sadrzaj>
    <derivirana_varijabla naziv="DomainObject.Predmet.ProtustrankaNazivFormatedOIB_1">WORLD CLASS CROATIA d.o.o., OIB 91439281986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CROATIA d.o.o.; ŽIVA VODA društvo s ograničenom odgovornošću za zastupanje i trgovinu</izvorni_sadrzaj>
    <derivirana_varijabla naziv="DomainObject.Predmet.StrankaFormated_1">  WORLD CLASS CROATIA d.o.o.; ŽIVA VODA društvo s ograničenom odgovornošću za zastupanje i trgovinu</derivirana_varijabla>
  </DomainObject.Predmet.StrankaFormated>
  <DomainObject.Predmet.StrankaFormatedOIB>
    <izvorni_sadrzaj>  WORLD CLASS CROATIA d.o.o., OIB 91439281986; ŽIVA VODA društvo s ograničenom odgovornošću za zastupanje i trgovinu, OIB 86255713939</izvorni_sadrzaj>
    <derivirana_varijabla naziv="DomainObject.Predmet.StrankaFormatedOIB_1">  WORLD CLASS CROATIA d.o.o., OIB 91439281986; ŽIVA VODA društvo s ograničenom odgovornošću za zastupanje i trgovinu, OIB 86255713939</derivirana_varijabla>
  </DomainObject.Predmet.StrankaFormatedOIB>
  <DomainObject.Predmet.StrankaFormatedWithAdress>
    <izvorni_sadrzaj> WORLD CLASS CROATIA d.o.o., MAROHNIĆEVA 1/1, 10000 Zagreb; ŽIVA VODA društvo s ograničenom odgovornošću za zastupanje i trgovinu, Vrtni put 3, Zagreb</izvorni_sadrzaj>
    <derivirana_varijabla naziv="DomainObject.Predmet.StrankaFormatedWithAdress_1"> WORLD CLASS CROATIA d.o.o., MAROHNIĆEVA 1/1, 10000 Zagreb; ŽIVA VODA društvo s ograničenom odgovornošću za zastupanje i trgovinu, Vrtni put 3, Zagreb</derivirana_varijabla>
  </DomainObject.Predmet.StrankaFormatedWithAdress>
  <DomainObject.Predmet.StrankaFormatedWithAdressOIB>
    <izvorni_sadrzaj> WORLD CLASS CROATIA d.o.o., OIB 91439281986, MAROHNIĆEVA 1/1, 10000 Zagreb; ŽIVA VODA društvo s ograničenom odgovornošću za zastupanje i trgovinu, OIB 86255713939, Vrtni put 3, Zagreb</izvorni_sadrzaj>
    <derivirana_varijabla naziv="DomainObject.Predmet.StrankaFormatedWithAdressOIB_1"> WORLD CLASS CROATIA d.o.o., OIB 91439281986, MAROHNIĆEVA 1/1, 10000 Zagreb; ŽIVA VODA društvo s ograničenom odgovornošću za zastupanje i trgovinu, OIB 86255713939, Vrtni put 3, Zagreb</derivirana_varijabla>
  </DomainObject.Predmet.StrankaFormatedWithAdressOIB>
  <DomainObject.Predmet.StrankaWithAdress>
    <izvorni_sadrzaj>WORLD CLASS CROATIA d.o.o. MAROHNIĆEVA 1/1,10000 Zagreb,ŽIVA VODA društvo s ograničenom odgovornošću za zastupanje i trgovinu Vrtni put 3,Zagreb</izvorni_sadrzaj>
    <derivirana_varijabla naziv="DomainObject.Predmet.StrankaWithAdress_1">WORLD CLASS CROATIA d.o.o. MAROHNIĆEVA 1/1,10000 Zagreb,ŽIVA VODA društvo s ograničenom odgovornošću za zastupanje i trgovinu Vrtni put 3,Zagreb</derivirana_varijabla>
  </DomainObject.Predmet.StrankaWithAdress>
  <DomainObject.Predmet.StrankaWithAdressOIB>
    <izvorni_sadrzaj>WORLD CLASS CROATIA d.o.o., OIB 91439281986, MAROHNIĆEVA 1/1,10000 Zagreb,ŽIVA VODA društvo s ograničenom odgovornošću za zastupanje i trgovinu, OIB 86255713939, Vrtni put 3,Zagreb</izvorni_sadrzaj>
    <derivirana_varijabla naziv="DomainObject.Predmet.StrankaWithAdressOIB_1">WORLD CLASS CROATIA d.o.o., OIB 91439281986, MAROHNIĆEVA 1/1,10000 Zagreb,ŽIVA VODA društvo s ograničenom odgovornošću za zastupanje i trgovinu, OIB 86255713939, Vrtni put 3,Zagreb</derivirana_varijabla>
  </DomainObject.Predmet.StrankaWithAdressOIB>
  <DomainObject.Predmet.StrankaNazivFormated>
    <izvorni_sadrzaj>WORLD CLASS CROATIA d.o.o.,ŽIVA VODA društvo s ograničenom odgovornošću za zastupanje i trgovinu</izvorni_sadrzaj>
    <derivirana_varijabla naziv="DomainObject.Predmet.StrankaNazivFormated_1">WORLD CLASS CROATIA d.o.o.,ŽIVA VODA društvo s ograničenom odgovornošću za zastupanje i trgovinu</derivirana_varijabla>
  </DomainObject.Predmet.StrankaNazivFormated>
  <DomainObject.Predmet.StrankaNazivFormatedOIB>
    <izvorni_sadrzaj>WORLD CLASS CROATIA d.o.o., OIB 91439281986,ŽIVA VODA društvo s ograničenom odgovornošću za zastupanje i trgovinu, OIB 86255713939</izvorni_sadrzaj>
    <derivirana_varijabla naziv="DomainObject.Predmet.StrankaNazivFormatedOIB_1">WORLD CLASS CROATIA d.o.o., OIB 91439281986,ŽIVA VODA društvo s ograničenom odgovornošću za zastupanje i trgovinu, OIB 86255713939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WORLD CLASS CROATIA d.o.o.</item>
      <item>ŽIVA VODA društvo s ograničenom odgovornošću za zastupanje i trgovinu</item>
    </izvorni_sadrzaj>
    <derivirana_varijabla naziv="DomainObject.Predmet.StrankaListFormated_1">
      <item>WORLD CLASS CROATIA d.o.o.</item>
      <item>ŽIVA VODA društvo s ograničenom odgovornošću za zastupanje i trgovinu</item>
    </derivirana_varijabla>
  </DomainObject.Predmet.StrankaListFormated>
  <DomainObject.Predmet.StrankaList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FormatedOIB_1">
      <item>WORLD CLASS CROATIA d.o.o., OIB 91439281986</item>
      <item>ŽIVA VODA društvo s ograničenom odgovornošću za zastupanje i trgovinu, OIB 86255713939</item>
    </derivirana_varijabla>
  </DomainObject.Predmet.StrankaListFormatedOIB>
  <DomainObject.Predmet.StrankaListFormatedWithAdress>
    <izvorni_sadrzaj>
      <item>WORLD CLASS CROATIA d.o.o., MAROHNIĆEVA 1/1, 10000 Zagreb</item>
      <item>ŽIVA VODA društvo s ograničenom odgovornošću za zastupanje i trgovinu, Vrtni put 3, Zagreb</item>
    </izvorni_sadrzaj>
    <derivirana_varijabla naziv="DomainObject.Predmet.StrankaListFormatedWithAdress_1">
      <item>WORLD CLASS CROATIA d.o.o., MAROHNIĆEVA 1/1, 10000 Zagreb</item>
      <item>ŽIVA VODA društvo s ograničenom odgovornošću za zastupanje i trgovinu, Vrtni put 3, Zagreb</item>
    </derivirana_varijabla>
  </DomainObject.Predmet.StrankaListFormatedWithAdress>
  <DomainObject.Predmet.StrankaListFormatedWithAdressOIB>
    <izvorni_sadrzaj>
      <item>WORLD CLASS CROATIA d.o.o., OIB 91439281986, MAROHNIĆEVA 1/1, 10000 Zagreb</item>
      <item>ŽIVA VODA društvo s ograničenom odgovornošću za zastupanje i trgovinu, OIB 86255713939, Vrtni put 3, Zagreb</item>
    </izvorni_sadrzaj>
    <derivirana_varijabla naziv="DomainObject.Predmet.StrankaListFormatedWithAdressOIB_1">
      <item>WORLD CLASS CROATIA d.o.o., OIB 91439281986, MAROHNIĆEVA 1/1, 10000 Zagreb</item>
      <item>ŽIVA VODA društvo s ograničenom odgovornošću za zastupanje i trgovinu, OIB 86255713939, Vrtni put 3, Zagreb</item>
    </derivirana_varijabla>
  </DomainObject.Predmet.StrankaListFormatedWithAdressOIB>
  <DomainObject.Predmet.StrankaListNazivFormated>
    <izvorni_sadrzaj>
      <item>WORLD CLASS CROATIA d.o.o.</item>
      <item>ŽIVA VODA društvo s ograničenom odgovornošću za zastupanje i trgovinu</item>
    </izvorni_sadrzaj>
    <derivirana_varijabla naziv="DomainObject.Predmet.StrankaListNazivFormated_1">
      <item>WORLD CLASS CROATIA d.o.o.</item>
      <item>ŽIVA VODA društvo s ograničenom odgovornošću za zastupanje i trgovinu</item>
    </derivirana_varijabla>
  </DomainObject.Predmet.StrankaListNazivFormated>
  <DomainObject.Predmet.StrankaListNaziv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NazivFormatedOIB_1">
      <item>WORLD CLASS CROATIA d.o.o., OIB 91439281986</item>
      <item>ŽIVA VODA društvo s ograničenom odgovornošću za zastupanje i trgovinu, OIB 86255713939</item>
    </derivirana_varijabla>
  </DomainObject.Predmet.StrankaListNazivFormatedOIB>
  <DomainObject.Predmet.ProtuStrankaListFormated>
    <izvorni_sadrzaj>
      <item>WORLD CLASS CROATIA d.o.o. zastupanog po punomoćniku Odvjetničko društvo Posavec, Rašica, Liszt &amp; Partneri</item>
    </izvorni_sadrzaj>
    <derivirana_varijabla naziv="DomainObject.Predmet.ProtuStrankaListFormated_1">
      <item>WORLD CLASS CROATIA d.o.o. zastupanog po punomoćniku Odvjetničko društvo Posavec, Rašica, Liszt &amp; Partneri</item>
    </derivirana_varijabla>
  </DomainObject.Predmet.ProtuStrankaListFormated>
  <DomainObject.Predmet.ProtuStrankaListFormatedOIB>
    <izvorni_sadrzaj>
      <item>WORLD CLASS CROATIA d.o.o., OIB 91439281986 zastupanog po punomoćniku Odvjetničko društvo Posavec, Rašica, Liszt &amp; Partneri</item>
    </izvorni_sadrzaj>
    <derivirana_varijabla naziv="DomainObject.Predmet.ProtuStrankaListFormatedOIB_1">
      <item>WORLD CLASS CROATIA d.o.o., OIB 91439281986 zastupanog po punomoćniku Odvjetničko društvo Posavec, Rašica, Liszt &amp; Partneri</item>
    </derivirana_varijabla>
  </DomainObject.Predmet.ProtuStrankaListFormatedOIB>
  <DomainObject.Predmet.ProtuStrankaListFormatedWithAdress>
    <izvorni_sadrzaj>
      <item>WORLD CLASS CROATIA d.o.o., MAROHNIĆEVA 1/1, 10000 Zagreb zastupanog po punomoćniku Odvjetničko društvo Posavec, Rašica, Liszt &amp; Partneri</item>
    </izvorni_sadrzaj>
    <derivirana_varijabla naziv="DomainObject.Predmet.ProtuStrankaListFormatedWithAdress_1">
      <item>WORLD CLASS CROATIA d.o.o., MAROHNIĆEVA 1/1, 10000 Zagreb zastupanog po punomoćniku Odvjetničko društvo Posavec, Rašica, Liszt &amp; Partneri</item>
    </derivirana_varijabla>
  </DomainObject.Predmet.ProtuStrankaListFormatedWithAdress>
  <DomainObject.Predmet.ProtuStrankaListFormatedWithAdressOIB>
    <izvorni_sadrzaj>
      <item>WORLD CLASS CROATIA d.o.o., OIB 91439281986, MAROHNIĆEVA 1/1, 10000 Zagreb zastupanog po punomoćniku Odvjetničko društvo Posavec, Rašica, Liszt &amp; Partneri</item>
    </izvorni_sadrzaj>
    <derivirana_varijabla naziv="DomainObject.Predmet.ProtuStrankaListFormatedWithAdressOIB_1">
      <item>WORLD CLASS CROATIA d.o.o., OIB 91439281986, MAROHNIĆEVA 1/1, 10000 Zagreb zastupanog po punomoćniku Odvjetničko društvo Posavec, Rašica, Liszt &amp; Partneri</item>
    </derivirana_varijabla>
  </DomainObject.Predmet.ProtuStrankaListFormatedWithAdressOIB>
  <DomainObject.Predmet.ProtuStrankaListNazivFormated>
    <izvorni_sadrzaj>
      <item>WORLD CLASS CROATIA d.o.o.</item>
    </izvorni_sadrzaj>
    <derivirana_varijabla naziv="DomainObject.Predmet.ProtuStrankaListNazivFormated_1">
      <item>WORLD CLASS CROATIA d.o.o.</item>
    </derivirana_varijabla>
  </DomainObject.Predmet.ProtuStrankaListNazivFormated>
  <DomainObject.Predmet.ProtuStrankaListNazivFormatedOIB>
    <izvorni_sadrzaj>
      <item>WORLD CLASS CROATIA d.o.o., OIB 91439281986</item>
    </izvorni_sadrzaj>
    <derivirana_varijabla naziv="DomainObject.Predmet.ProtuStrankaListNazivFormatedOIB_1">
      <item>WORLD CLASS CROATIA d.o.o., OIB 91439281986</item>
    </derivirana_varijabla>
  </DomainObject.Predmet.ProtuStrankaListNazivFormatedOIB>
  <DomainObject.Predmet.OstaliListFormated>
    <izvorni_sadrzaj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Formated_1"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Formated>
  <DomainObject.Predmet.OstaliListFormatedOIB>
    <izvorni_sadrzaj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FormatedOIB_1"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FormatedOIB>
  <DomainObject.Predmet.OstaliListFormatedWithAdress>
    <izvorni_sadrzaj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_1"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>
  <DomainObject.Predmet.OstaliListFormatedWithAdressOIB>
    <izvorni_sadrzaj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OIB_1"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OIB>
  <DomainObject.Predmet.OstaliListNazivFormated>
    <izvorni_sadrzaj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_1"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NazivFormated>
  <DomainObject.Predmet.OstaliListNazivFormatedOIB>
    <izvorni_sadrzaj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OIB_1"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WORLD CLASS CROATIA d.o.o. i dr.</izvorni_sadrzaj>
    <derivirana_varijabla naziv="DomainObject.Predmet.StrankaIDrugi_1">WORLD CLASS CROATIA d.o.o. i dr.</derivirana_varijabla>
  </DomainObject.Predmet.StrankaIDrugi>
  <DomainObject.Predmet.ProtustrankaIDrugi>
    <izvorni_sadrzaj>WORLD CLASS CROATIA d.o.o.</izvorni_sadrzaj>
    <derivirana_varijabla naziv="DomainObject.Predmet.ProtustrankaIDrugi_1">WORLD CLASS CROATIA d.o.o.</derivirana_varijabla>
  </DomainObject.Predmet.ProtustrankaIDrugi>
  <DomainObject.Predmet.StrankaIDrugiAdressOIB>
    <izvorni_sadrzaj>WORLD CLASS CROATIA d.o.o., OIB 91439281986, MAROHNIĆEVA 1/1, 10000 Zagreb i dr.</izvorni_sadrzaj>
    <derivirana_varijabla naziv="DomainObject.Predmet.StrankaIDrugiAdressOIB_1">WORLD CLASS CROATIA d.o.o., OIB 91439281986, MAROHNIĆEVA 1/1, 10000 Zagreb i dr.</derivirana_varijabla>
  </DomainObject.Predmet.StrankaIDrugiAdressOIB>
  <DomainObject.Predmet.ProtustrankaIDrugiAdressOIB>
    <izvorni_sadrzaj>WORLD CLASS CROATIA d.o.o., OIB 91439281986, MAROHNIĆEVA 1/1, 10000 Zagreb</izvorni_sadrzaj>
    <derivirana_varijabla naziv="DomainObject.Predmet.ProtustrankaIDrugiAdressOIB_1">WORLD CLASS CROATIA d.o.o., OIB 91439281986, MAROHNIĆEVA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izvorni_sadrzaj>
    <derivirana_varijabla naziv="DomainObject.Predmet.SudioniciListNaziv_1"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derivirana_varijabla>
  </DomainObject.Predmet.SudioniciListNaziv>
  <DomainObject.Predmet.SudioniciListAdressOIB>
    <izvorni_sadrzaj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izvorni_sadrzaj>
    <derivirana_varijabla naziv="DomainObject.Predmet.SudioniciListAdressOIB_1"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izvorni_sadrzaj>
    <derivirana_varijabla naziv="DomainObject.Predmet.SudioniciListNazivOIB_1"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1411</properties:Characters>
  <properties:Lines>48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2016-04-29T09:39:00Z</dcterms:created>
  <dc:creator>user</dc:creator>
  <cp:lastModifiedBy>Valentina Delač</cp:lastModifiedBy>
  <cp:lastPrinted>2016-04-29T09:38:00Z</cp:lastPrinted>
  <dcterms:modified xmlns:xsi="http://www.w3.org/2001/XMLSchema-instance" xsi:type="dcterms:W3CDTF">2016-04-29T10:23:00Z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