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9da2" w14:paraId="9169da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13954">
        <w:t>ELEKTRO-BARIĆ, d.o.o., Vrh Visoke 63, Split, OIB: 15733773913</w:t>
      </w:r>
      <w:r>
        <w:rPr>
          <w:lang w:val="hr-HR"/>
        </w:rPr>
        <w:t xml:space="preserve">, dana </w:t>
      </w:r>
      <w:r w:rsidR="00424396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  <w:r w:rsidR="00C13954">
        <w:rPr>
          <w:spacing w:val="100"/>
          <w:lang w:val="hr-HR"/>
        </w:rPr>
        <w:t xml:space="preserve">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13954">
        <w:t xml:space="preserve">ELEKTRO-BARIĆ, d.o.o., Vrh Visoke 63, Split, OIB: 15733773913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</w:t>
      </w:r>
      <w:r w:rsidR="001347D5">
        <w:rPr>
          <w:lang w:val="hr-HR"/>
        </w:rPr>
        <w:t xml:space="preserve">u neprekinutom razdoblju od </w:t>
      </w:r>
      <w:r w:rsidR="00C13954">
        <w:rPr>
          <w:lang w:val="hr-HR"/>
        </w:rPr>
        <w:t>804</w:t>
      </w:r>
      <w:r w:rsidR="001347D5">
        <w:rPr>
          <w:lang w:val="hr-HR"/>
        </w:rPr>
        <w:t xml:space="preserve"> dana </w:t>
      </w:r>
      <w:r>
        <w:rPr>
          <w:lang w:val="hr-HR"/>
        </w:rPr>
        <w:t xml:space="preserve">ima evidentiran dug na temelju neizvršenih osnova za plaćanje u ukupnom iznosu od </w:t>
      </w:r>
      <w:r w:rsidR="00C13954">
        <w:rPr>
          <w:lang w:val="hr-HR"/>
        </w:rPr>
        <w:t>39.028,29</w:t>
      </w:r>
      <w:r w:rsidR="00167646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24396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7D5" w:rsidRPr="001347D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B165EA" w:rsidR="00473132">
    <w:pPr>
      <w:pStyle w:val="Zaglavlje"/>
      <w:jc w:val="center"/>
    </w:pPr>
  </w:p>
  <w:p w:rsidRDefault="00B165E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13954">
      <w:t>2009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347D5"/>
    <w:rsid w:val="00167646"/>
    <w:rsid w:val="00291D1D"/>
    <w:rsid w:val="002F075A"/>
    <w:rsid w:val="00311D50"/>
    <w:rsid w:val="003576E5"/>
    <w:rsid w:val="003652A6"/>
    <w:rsid w:val="00394F80"/>
    <w:rsid w:val="003C2F22"/>
    <w:rsid w:val="003C60F8"/>
    <w:rsid w:val="00417EA6"/>
    <w:rsid w:val="00424396"/>
    <w:rsid w:val="004354BF"/>
    <w:rsid w:val="00463E2C"/>
    <w:rsid w:val="004B3004"/>
    <w:rsid w:val="00524755"/>
    <w:rsid w:val="005A61D0"/>
    <w:rsid w:val="005C0FE6"/>
    <w:rsid w:val="005C658C"/>
    <w:rsid w:val="005E09C1"/>
    <w:rsid w:val="00684A08"/>
    <w:rsid w:val="006920AC"/>
    <w:rsid w:val="00693AB7"/>
    <w:rsid w:val="006B356C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9D26AC"/>
    <w:rsid w:val="00A51DE9"/>
    <w:rsid w:val="00B165EA"/>
    <w:rsid w:val="00B7506F"/>
    <w:rsid w:val="00C035AE"/>
    <w:rsid w:val="00C13954"/>
    <w:rsid w:val="00CA7AF4"/>
    <w:rsid w:val="00CB3552"/>
    <w:rsid w:val="00D170AD"/>
    <w:rsid w:val="00D54741"/>
    <w:rsid w:val="00DD0D50"/>
    <w:rsid w:val="00E0633A"/>
    <w:rsid w:val="00EA4F9E"/>
    <w:rsid w:val="00EB6A52"/>
    <w:rsid w:val="00F2599E"/>
    <w:rsid w:val="00F4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6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6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St-2009/2015</izvorni_sadrzaj>
    <derivirana_varijabla naziv="DomainObject.Predmet.OznakaBroj_1">St-2009/2015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ELEKTRO-BARIĆ, d.o.o. za elektroinstalacije jake i slabe struje</izvorni_sadrzaj>
    <derivirana_varijabla naziv="DomainObject.Predmet.ProtustrankaFormated_1">  ELEKTRO-BARIĆ, d.o.o. za elektroinstalacije jake i slabe struje</derivirana_varijabla>
  </DomainObject.Predmet.ProtustrankaFormated>
  <DomainObject.Predmet.ProtustrankaFormatedOIB>
    <izvorni_sadrzaj>  ELEKTRO-BARIĆ, d.o.o. za elektroinstalacije jake i slabe struje, OIB 15733773913</izvorni_sadrzaj>
    <derivirana_varijabla naziv="DomainObject.Predmet.ProtustrankaFormatedOIB_1">  ELEKTRO-BARIĆ, d.o.o. za elektroinstalacije jake i slabe struje, OIB 15733773913</derivirana_varijabla>
  </DomainObject.Predmet.ProtustrankaFormatedOIB>
  <DomainObject.Predmet.ProtustrankaFormatedWithAdress>
    <izvorni_sadrzaj> ELEKTRO-BARIĆ, d.o.o. za elektroinstalacije jake i slabe struje, Vrh Visoke 63, 21000 Split</izvorni_sadrzaj>
    <derivirana_varijabla naziv="DomainObject.Predmet.ProtustrankaFormatedWithAdress_1"> ELEKTRO-BARIĆ, d.o.o. za elektroinstalacije jake i slabe struje, Vrh Visoke 63, 21000 Split</derivirana_varijabla>
  </DomainObject.Predmet.ProtustrankaFormatedWithAdress>
  <DomainObject.Predmet.ProtustrankaFormatedWithAdressOIB>
    <izvorni_sadrzaj> ELEKTRO-BARIĆ, d.o.o. za elektroinstalacije jake i slabe struje, OIB 15733773913, Vrh Visoke 63, 21000 Split</izvorni_sadrzaj>
    <derivirana_varijabla naziv="DomainObject.Predmet.ProtustrankaFormatedWithAdressOIB_1"> ELEKTRO-BARIĆ, d.o.o. za elektroinstalacije jake i slabe struje, OIB 15733773913, Vrh Visoke 63, 21000 Split</derivirana_varijabla>
  </DomainObject.Predmet.ProtustrankaFormatedWithAdressOIB>
  <DomainObject.Predmet.ProtustrankaWithAdress>
    <izvorni_sadrzaj>ELEKTRO-BARIĆ, d.o.o. za elektroinstalacije jake i slabe struje Vrh Visoke 63, 21000 Split</izvorni_sadrzaj>
    <derivirana_varijabla naziv="DomainObject.Predmet.ProtustrankaWithAdress_1">ELEKTRO-BARIĆ, d.o.o. za elektroinstalacije jake i slabe struje Vrh Visoke 63, 21000 Split</derivirana_varijabla>
  </DomainObject.Predmet.ProtustrankaWithAdress>
  <DomainObject.Predmet.ProtustrankaWithAdressOIB>
    <izvorni_sadrzaj>ELEKTRO-BARIĆ, d.o.o. za elektroinstalacije jake i slabe struje, OIB 15733773913, Vrh Visoke 63, 21000 Split</izvorni_sadrzaj>
    <derivirana_varijabla naziv="DomainObject.Predmet.ProtustrankaWithAdressOIB_1">ELEKTRO-BARIĆ, d.o.o. za elektroinstalacije jake i slabe struje, OIB 15733773913, Vrh Visoke 63, 21000 Split</derivirana_varijabla>
  </DomainObject.Predmet.ProtustrankaWithAdressOIB>
  <DomainObject.Predmet.ProtustrankaNazivFormated>
    <izvorni_sadrzaj>ELEKTRO-BARIĆ, d.o.o. za elektroinstalacije jake i slabe struje</izvorni_sadrzaj>
    <derivirana_varijabla naziv="DomainObject.Predmet.ProtustrankaNazivFormated_1">ELEKTRO-BARIĆ, d.o.o. za elektroinstalacije jake i slabe struje</derivirana_varijabla>
  </DomainObject.Predmet.ProtustrankaNazivFormated>
  <DomainObject.Predmet.ProtustrankaNazivFormatedOIB>
    <izvorni_sadrzaj>ELEKTRO-BARIĆ, d.o.o. za elektroinstalacije jake i slabe struje, OIB 15733773913</izvorni_sadrzaj>
    <derivirana_varijabla naziv="DomainObject.Predmet.ProtustrankaNazivFormatedOIB_1">ELEKTRO-BARIĆ, d.o.o. za elektroinstalacije jake i slabe struje, OIB 15733773913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39028.29</izvorni_sadrzaj>
    <derivirana_varijabla naziv="DomainObject.Predmet.TrenutnaVrijednost_1">39028.29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ELEKTRO-BARIĆ, d.o.o. za elektroinstalacije jake i slabe struje</item>
    </izvorni_sadrzaj>
    <derivirana_varijabla naziv="DomainObject.Predmet.ProtuStrankaListFormated_1">
      <item>ELEKTRO-BARIĆ, d.o.o. za elektroinstalacije jake i slabe struje</item>
    </derivirana_varijabla>
  </DomainObject.Predmet.ProtuStrankaListFormated>
  <DomainObject.Predmet.ProtuStrankaListFormatedOIB>
    <izvorni_sadrzaj>
      <item>ELEKTRO-BARIĆ, d.o.o. za elektroinstalacije jake i slabe struje, OIB 15733773913</item>
    </izvorni_sadrzaj>
    <derivirana_varijabla naziv="DomainObject.Predmet.ProtuStrankaListFormatedOIB_1">
      <item>ELEKTRO-BARIĆ, d.o.o. za elektroinstalacije jake i slabe struje, OIB 15733773913</item>
    </derivirana_varijabla>
  </DomainObject.Predmet.ProtuStrankaListFormatedOIB>
  <DomainObject.Predmet.ProtuStrankaListFormatedWithAdress>
    <izvorni_sadrzaj>
      <item>ELEKTRO-BARIĆ, d.o.o. za elektroinstalacije jake i slabe struje, Vrh Visoke 63, 21000 Split</item>
    </izvorni_sadrzaj>
    <derivirana_varijabla naziv="DomainObject.Predmet.ProtuStrankaListFormatedWithAdress_1">
      <item>ELEKTRO-BARIĆ, d.o.o. za elektroinstalacije jake i slabe struje, Vrh Visoke 63, 21000 Split</item>
    </derivirana_varijabla>
  </DomainObject.Predmet.ProtuStrankaListFormatedWithAdress>
  <DomainObject.Predmet.ProtuStrankaListFormatedWithAdressOIB>
    <izvorni_sadrzaj>
      <item>ELEKTRO-BARIĆ, d.o.o. za elektroinstalacije jake i slabe struje, OIB 15733773913, Vrh Visoke 63, 21000 Split</item>
    </izvorni_sadrzaj>
    <derivirana_varijabla naziv="DomainObject.Predmet.ProtuStrankaListFormatedWithAdressOIB_1">
      <item>ELEKTRO-BARIĆ, d.o.o. za elektroinstalacije jake i slabe struje, OIB 15733773913, Vrh Visoke 63, 21000 Split</item>
    </derivirana_varijabla>
  </DomainObject.Predmet.ProtuStrankaListFormatedWithAdressOIB>
  <DomainObject.Predmet.ProtuStrankaListNazivFormated>
    <izvorni_sadrzaj>
      <item>ELEKTRO-BARIĆ, d.o.o. za elektroinstalacije jake i slabe struje</item>
    </izvorni_sadrzaj>
    <derivirana_varijabla naziv="DomainObject.Predmet.ProtuStrankaListNazivFormated_1">
      <item>ELEKTRO-BARIĆ, d.o.o. za elektroinstalacije jake i slabe struje</item>
    </derivirana_varijabla>
  </DomainObject.Predmet.ProtuStrankaListNazivFormated>
  <DomainObject.Predmet.ProtuStrankaListNazivFormatedOIB>
    <izvorni_sadrzaj>
      <item>ELEKTRO-BARIĆ, d.o.o. za elektroinstalacije jake i slabe struje, OIB 15733773913</item>
    </izvorni_sadrzaj>
    <derivirana_varijabla naziv="DomainObject.Predmet.ProtuStrankaListNazivFormatedOIB_1">
      <item>ELEKTRO-BARIĆ, d.o.o. za elektroinstalacije jake i slabe struje, OIB 15733773913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ELEKTRO-BARIĆ, d.o.o. za elektroinstalacije jake i slabe struje</izvorni_sadrzaj>
    <derivirana_varijabla naziv="DomainObject.Predmet.ProtustrankaIDrugi_1">ELEKTRO-BARIĆ, d.o.o. za elektroinstalacije jake i slabe struje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ELEKTRO-BARIĆ, d.o.o. za elektroinstalacije jake i slabe struje, OIB 15733773913, Vrh Visoke 63, 21000 Split</izvorni_sadrzaj>
    <derivirana_varijabla naziv="DomainObject.Predmet.ProtustrankaIDrugiAdressOIB_1">ELEKTRO-BARIĆ, d.o.o. za elektroinstalacije jake i slabe struje, OIB 15733773913, Vrh Visoke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ELEKTRO-BARIĆ, d.o.o. za elektroinstalacije jake i slabe struje</item>
      <item>FINANCIJSKA AGENCIJA, RC SPLIT</item>
    </izvorni_sadrzaj>
    <derivirana_varijabla naziv="DomainObject.Predmet.SudioniciListNaziv_1">
      <item>ELEKTRO-BARIĆ, d.o.o. za elektroinstalacije jake i slabe struje</item>
      <item>FINANCIJSKA AGENCIJA, RC SPLIT</item>
    </derivirana_varijabla>
  </DomainObject.Predmet.SudioniciListNaziv>
  <DomainObject.Predmet.SudioniciListAdressOIB>
    <izvorni_sadrzaj>
      <item>ELEKTRO-BARIĆ, d.o.o. za elektroinstalacije jake i slabe struje, OIB 15733773913, Vrh Visoke 63,21000 Split</item>
      <item>FINANCIJSKA AGENCIJA, RC SPLIT, OIB 85821130368, Mažuranićevo šetalište 24 b,21000 Split</item>
    </izvorni_sadrzaj>
    <derivirana_varijabla naziv="DomainObject.Predmet.SudioniciListAdressOIB_1">
      <item>ELEKTRO-BARIĆ, d.o.o. za elektroinstalacije jake i slabe struje, OIB 15733773913, Vrh Visoke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15733773913</item>
      <item>, OIB 85821130368</item>
    </izvorni_sadrzaj>
    <derivirana_varijabla naziv="DomainObject.Predmet.SudioniciListNazivOIB_1">
      <item>, OIB 15733773913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1761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2016-05-20T13:14:00Z</cp:lastPrinted>
  <dcterms:modified xmlns:xsi="http://www.w3.org/2001/XMLSchema-instance" xsi:type="dcterms:W3CDTF">2017-03-01T11:03:00Z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