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b353" w14:paraId="f80b353" w:rsidRDefault="00152294" w:rsidP="009C055B" w:rsidR="009C055B">
      <w:pPr>
        <w:pStyle w:val="Bezproreda"/>
        <w:ind w:firstLine="708" w:left="4248"/>
        <w15:collapsed w:val="false"/>
      </w:pPr>
      <w:bookmarkStart w:name="_GoBack" w:id="0"/>
      <w:bookmarkEnd w:id="0"/>
      <w:r>
        <w:t>1 St-41/2014-121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  <w:jc w:val="center"/>
      </w:pPr>
    </w:p>
    <w:p w:rsidRDefault="009C055B" w:rsidP="009C055B" w:rsidR="009C055B">
      <w:pPr>
        <w:pStyle w:val="Bezproreda"/>
        <w:jc w:val="center"/>
      </w:pPr>
      <w:r>
        <w:t>U   I M E     R E P U B L I K E    H R V A T S K E</w:t>
      </w:r>
    </w:p>
    <w:p w:rsidRDefault="009C055B" w:rsidP="009C055B" w:rsidR="009C055B">
      <w:pPr>
        <w:pStyle w:val="Bezproreda"/>
        <w:jc w:val="center"/>
      </w:pPr>
    </w:p>
    <w:p w:rsidRDefault="009C055B" w:rsidP="009C055B" w:rsidR="009C055B">
      <w:pPr>
        <w:pStyle w:val="Bezproreda"/>
        <w:jc w:val="center"/>
      </w:pPr>
      <w:r>
        <w:t>R J E Š E N J E</w:t>
      </w:r>
    </w:p>
    <w:p w:rsidRDefault="009C055B" w:rsidP="009C055B" w:rsidR="009C055B">
      <w:pPr>
        <w:pStyle w:val="Bezproreda"/>
        <w:jc w:val="center"/>
      </w:pPr>
    </w:p>
    <w:p w:rsidRDefault="009C055B" w:rsidP="009C055B" w:rsidR="009C055B">
      <w:pPr>
        <w:pStyle w:val="Bezproreda"/>
        <w:jc w:val="center"/>
      </w:pPr>
    </w:p>
    <w:p w:rsidRDefault="009C055B" w:rsidP="009C055B" w:rsidR="009C055B">
      <w:pPr>
        <w:pStyle w:val="Bezproreda"/>
      </w:pPr>
      <w:r>
        <w:t>TRGOVAČKI SUD U BJELOVARU, po stečajnom sucu Branki Pleskalt, u stečajnom predmetu nad trgovačkim društvom BRESTOVAC drvni kombinat d.d. u stečaju, GAREŠNIČKI BRESTOVAC, Brestovačka ulica</w:t>
      </w:r>
      <w:r w:rsidR="00152294">
        <w:t xml:space="preserve"> 33, OIB: 23482370704,  dana  28</w:t>
      </w:r>
      <w:r>
        <w:t>.  prosinca  2015. godine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  <w:jc w:val="center"/>
      </w:pPr>
      <w:r>
        <w:t>r i j e š i o   j e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>I Kupcu  Nikoli Radošević Stupovača, Brestovačka 65, OIB: 27086131107, dosuđuju se nekretnine i to: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nekretnine upisane u zk. ul. br. 1291 k.o. Garešnica, čkbr. 1876/57 u naravi restoran društvene prehrane, restoran i poslovni prostor, veš kuhinja restorana, površine 220,78 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i</w:t>
      </w:r>
    </w:p>
    <w:p w:rsidRDefault="009C055B" w:rsidP="009C055B" w:rsidR="009C055B">
      <w:pPr>
        <w:pStyle w:val="Bezprored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nekretnine upisane u zk. ul. br. 1291 k.o. Garešnica, čkbr. 1876/12 u naravi oranica Brestovac, površine 507 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Default="009C055B" w:rsidP="009C055B" w:rsidR="009C055B">
      <w:pPr>
        <w:pStyle w:val="Bezproreda"/>
        <w:ind w:left="720"/>
        <w:rPr>
          <w:sz w:val="28"/>
          <w:szCs w:val="28"/>
        </w:rPr>
      </w:pPr>
    </w:p>
    <w:p w:rsidRDefault="009C055B" w:rsidP="009C055B" w:rsidR="009C055B">
      <w:pPr>
        <w:pStyle w:val="Bezproreda"/>
        <w:ind w:left="360"/>
      </w:pPr>
      <w:r>
        <w:t xml:space="preserve">II Kupac  Nikoli Radošević Stupovača, Brestovačka 65, OIB: 27086131107,  dužan je  uplatiti na žiro-račun ovog suda broj: HR6123900011300000630 s pozivom na broj 05 540-41-2014, na ime kupoprodajne cijene za  nekretnine koje su bile predmet prodaje opisane pod toč. I. 1) i I. 2) oglasa  iznos od 130.775,00 kuna umanjenu za uplaćenu jamčevinu,  u roku od 30 dana od dana pravomoćnosti rješenja o dosudi (čl. 170. Stečajnog zakona). 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III Određuje se upis prava vlasništva u korist kupca  Nikole Radošević Stupovača, Brestovačka 65, OIB: 27086131107,  na dosuđenim nekretninama  nakon što kupac uplati iznos kupovine određen pod točkom II  ovog rješenja.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 xml:space="preserve">IV Određuje se brisanje svih prava i tereta te zabilježbi upisanih  u zemljišnim knjigama na nekretninama  pobliže označenim u točki I  ovog rješenja  nakon što kupac uplati iznos kupoprodajne cijene. 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V Nalaže se  Općinskom sudu u Bjelovaru, Stalnoj službi u Garešnici,  Zemljišnoknjižnom odjelu  izvršiti  upis prava vlasništva te brisanje prava i tereta kao i zabilježbi na temelju pravomoćnog rješenja o dosudi i potvrde ovog suda da je kupac uplatio kupoprodajnu cijenu.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lastRenderedPageBreak/>
        <w:t>VI  Nekretnine  iz točke I ovog rješenja predati će se kupcu zaključkom o predaji nekretnina nakon što kupac za iste uplati kupoprodajnu cijenu određenu u točki II ovog rješenja.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VII  Ako kupac  kupovnu cijenu  ne uplati u roku navedenom u toč. II ovog rješenja, sud će prodaju oglasiti nevažećom a iz položenog osiguranja od strane kupca koji nije uplatio kupoprodajnu cijenu namiriti će se troškovi nove prodaje i naknaditi razlika između kupovine postignute na prijašnjoj i novoj prodaji.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VIII Ovo će se rješenje objaviti na e-oglasnoj ploči Trgovačkog suda u Bjelovaru, te se smatra da je isto dostavljeno svim osobama kojima je dostavljen i zaključak o prodaji te svim sudionicima koji su sudjelovali na dražbi, istekom trećeg dana od dana njegova isticanja na oglasnoj ploči (Članak 98. stavak. 5. Ovršnog zakona).</w:t>
      </w:r>
    </w:p>
    <w:p w:rsidRDefault="009C055B" w:rsidP="009C055B" w:rsidR="009C055B">
      <w:pPr>
        <w:pStyle w:val="Bezproreda"/>
        <w:ind w:left="720"/>
      </w:pPr>
    </w:p>
    <w:p w:rsidRDefault="009C055B" w:rsidP="009C055B" w:rsidR="009C055B">
      <w:pPr>
        <w:pStyle w:val="Bezproreda"/>
      </w:pPr>
      <w:r>
        <w:t>IX Nalaže  se  Općinskom sudu u Bjelovaru, Stalnoj službi u Garešnici, Zemljišnoknjižnom odjelu  zabilježiti u svojim knjigama dosudu nekretnina navedenih u točki I ovog rješenja.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  <w:jc w:val="center"/>
      </w:pPr>
      <w:r>
        <w:t>Obrazloženje</w:t>
      </w:r>
    </w:p>
    <w:p w:rsidRDefault="009C055B" w:rsidP="009C055B" w:rsidR="009C055B">
      <w:pPr>
        <w:pStyle w:val="Bezproreda"/>
        <w:jc w:val="center"/>
      </w:pPr>
    </w:p>
    <w:p w:rsidRDefault="009C055B" w:rsidP="009C055B" w:rsidR="009C055B">
      <w:pPr>
        <w:pStyle w:val="Bezproreda"/>
      </w:pPr>
      <w:r>
        <w:t>Imovina  stečajnog dužnika BRESTOVAC drvni kombinat d.d. u stečaju, GAREŠNICA,  koju čine nekretnine  navedene u točki I.  ovog rješenja prodavala se je u stečajnom postupku na prijedlog stečajnog upravitelja od  2. listopada  2014. godine i temeljem Rješenja o prodaji od  22. siječnja  2015. godine u skladu s odredbom članka 164. Stečajnog zakona (N.N. br. 44/99, 29/99, 129/00, 123/03, 82/06, 116/10, 25/12 i 133/12, dalje: SZ) uz odgovarajuću primjenu odredaba Ovršnog zakona o ovrsi na nekretninama.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 xml:space="preserve">Na usmenoj javnoj dražbi koja je održana 10.  prosinca  2015. godine, kupac  Nikola Radošević </w:t>
      </w:r>
      <w:r w:rsidR="00ED5FDA">
        <w:t>iz Stupovače</w:t>
      </w:r>
      <w:r>
        <w:t>, Brestovačka 65, OIB: 27086131107, dao je najpovoljniju ponudu i to za nekretnine   pod  toč. I. 1) i I. 2) Oglasa,  te je stoga ispunio uvjete da mu se nekretnine  koje su bile predmet prodaje dosude.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>Stoga je u skladu s odredbom članka 98. do 101. Ovršnog zakona (NN br. 57/96, 29/99, 42/00, 173/03, 194/03, 151/04, 88/05, 121/05, 67/08, 139/10 i 112/12, dalje OZ) te članka 164. Stečajnog zakona, odlučeno kao u izreci ovog rješenja.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>Nakon pravomoćnosti ovog rješenja o dosudi i nakon što kupac uplati kupoprodajnu cijenu,  sud će posebnim Zaključkom odrediti da se imovina koja je bila predmet prodaje preda kupcu.</w:t>
      </w:r>
    </w:p>
    <w:p w:rsidRDefault="009C055B" w:rsidP="009C055B" w:rsidR="009C055B">
      <w:pPr>
        <w:pStyle w:val="Bezproreda"/>
      </w:pPr>
    </w:p>
    <w:p w:rsidRDefault="00152294" w:rsidP="009C055B" w:rsidR="009C055B">
      <w:pPr>
        <w:pStyle w:val="Bezproreda"/>
      </w:pPr>
      <w:r>
        <w:t>U Bjelovaru,  28</w:t>
      </w:r>
      <w:r w:rsidR="009C055B">
        <w:t>.  prosinca  2015.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</w:t>
      </w:r>
    </w:p>
    <w:p w:rsidRDefault="00ED5FDA" w:rsidP="009C055B" w:rsidR="00ED5FDA">
      <w:pPr>
        <w:pStyle w:val="Bezproreda"/>
      </w:pPr>
    </w:p>
    <w:p w:rsidRDefault="009C055B" w:rsidP="00ED5FDA" w:rsidR="00ED5FDA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BRANKA PLESKALT  </w:t>
      </w: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</w:p>
    <w:p w:rsidRDefault="009C055B" w:rsidP="009C055B" w:rsidR="009C055B">
      <w:pPr>
        <w:pStyle w:val="Bezproreda"/>
      </w:pPr>
      <w:r>
        <w:t>POUKA O PRAVNOM LIJEKU: protiv ovog rješenja dopuštena je žalba Visokom trgovačkom sudu u Zagrebu, a podnosi se putem ovog suda u dva primjerka u roku od 8 dana računajući od dana dostave prijepisa ovog rješenja.</w:t>
      </w:r>
    </w:p>
    <w:p w:rsidRDefault="00ED5FDA" w:rsidP="009C055B" w:rsidR="00ED5FDA">
      <w:pPr>
        <w:pStyle w:val="Bezproreda"/>
      </w:pPr>
    </w:p>
    <w:p w:rsidRDefault="00ED5FDA" w:rsidP="009C055B" w:rsidR="00ED5FDA">
      <w:pPr>
        <w:pStyle w:val="Bezproreda"/>
      </w:pPr>
    </w:p>
    <w:p w:rsidRDefault="00ED5FDA" w:rsidP="009C055B" w:rsidR="00ED5FDA">
      <w:pPr>
        <w:pStyle w:val="Bezproreda"/>
      </w:pPr>
      <w:r>
        <w:lastRenderedPageBreak/>
        <w:t>Rj.</w:t>
      </w:r>
    </w:p>
    <w:p w:rsidRDefault="00ED5FDA" w:rsidP="009C055B" w:rsidR="00ED5FDA">
      <w:pPr>
        <w:pStyle w:val="Bezproreda"/>
      </w:pPr>
      <w:r>
        <w:t>Dna: kupcu – putem e-oglasne ploče i putem pošte</w:t>
      </w:r>
    </w:p>
    <w:p w:rsidRDefault="00ED5FDA" w:rsidP="009C055B" w:rsidR="00ED5FDA">
      <w:pPr>
        <w:pStyle w:val="Bezproreda"/>
      </w:pPr>
      <w:r>
        <w:t xml:space="preserve">         stečajnoj upraviteljici – putem e. oglasne ploče</w:t>
      </w:r>
    </w:p>
    <w:p w:rsidRDefault="00ED5FDA" w:rsidP="009C055B" w:rsidR="00ED5FDA">
      <w:pPr>
        <w:pStyle w:val="Bezproreda"/>
      </w:pPr>
      <w:r>
        <w:t xml:space="preserve">         Općinskom sudu u Bjelovaru, Stalnoj službi u Garešnici, Zemljišnoknjižnoj odjelu – putem e- oglasne ploče i putem pošte</w:t>
      </w:r>
    </w:p>
    <w:p w:rsidRDefault="00ED5FDA" w:rsidP="009C055B" w:rsidR="00ED5FDA">
      <w:pPr>
        <w:pStyle w:val="Bezproreda"/>
      </w:pPr>
      <w:r>
        <w:t xml:space="preserve">          kal. pravomoćnost</w:t>
      </w:r>
    </w:p>
    <w:p w:rsidRDefault="00ED5FDA" w:rsidP="009C055B" w:rsidR="00ED5FDA">
      <w:pPr>
        <w:pStyle w:val="Bezproreda"/>
      </w:pPr>
      <w:r>
        <w:t xml:space="preserve">Bjelovar, 28. 12. 2015. </w:t>
      </w:r>
    </w:p>
    <w:p w:rsidRDefault="00DC1E99" w:rsidR="003D2344"/>
    <w:sectPr w:rsidSect="009C1B0E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1C0" w:rsidP="009C1B0E" w:rsidR="005311C0">
      <w:pPr>
        <w:spacing w:lineRule="auto" w:line="240" w:after="0"/>
      </w:pPr>
      <w:r>
        <w:separator/>
      </w:r>
    </w:p>
  </w:endnote>
  <w:endnote w:id="0" w:type="continuationSeparator">
    <w:p w:rsidRDefault="005311C0" w:rsidP="009C1B0E" w:rsidR="005311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1C0" w:rsidP="009C1B0E" w:rsidR="005311C0">
      <w:pPr>
        <w:spacing w:lineRule="auto" w:line="240" w:after="0"/>
      </w:pPr>
      <w:r>
        <w:separator/>
      </w:r>
    </w:p>
  </w:footnote>
  <w:footnote w:id="0" w:type="continuationSeparator">
    <w:p w:rsidRDefault="005311C0" w:rsidP="009C1B0E" w:rsidR="005311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4242775"/>
      <w:docPartObj>
        <w:docPartGallery w:val="Page Numbers (Top of Page)"/>
        <w:docPartUnique/>
      </w:docPartObj>
    </w:sdtPr>
    <w:sdtEndPr/>
    <w:sdtContent>
      <w:p w:rsidRDefault="009C1B0E" w:rsidR="009C1B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E99">
          <w:rPr>
            <w:noProof/>
          </w:rPr>
          <w:t>3</w:t>
        </w:r>
        <w:r>
          <w:fldChar w:fldCharType="end"/>
        </w:r>
      </w:p>
    </w:sdtContent>
  </w:sdt>
  <w:p w:rsidRDefault="009C1B0E" w:rsidR="009C1B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D53923"/>
    <w:multiLevelType w:val="hybridMultilevel"/>
    <w:tmpl w:val="88EE77B6"/>
    <w:lvl w:tplc="9A96F6C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A75CD8"/>
    <w:multiLevelType w:val="hybridMultilevel"/>
    <w:tmpl w:val="27D0E458"/>
    <w:lvl w:tplc="B17C5A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55B"/>
    <w:rsid w:val="00152294"/>
    <w:rsid w:val="005311C0"/>
    <w:rsid w:val="009C055B"/>
    <w:rsid w:val="009C1B0E"/>
    <w:rsid w:val="00A92139"/>
    <w:rsid w:val="00B07D3A"/>
    <w:rsid w:val="00DC1E99"/>
    <w:rsid w:val="00ED5FDA"/>
    <w:rsid w:val="00F8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C055B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B0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1B0E"/>
  </w:style>
  <w:style w:styleId="Podnoje" w:type="paragraph">
    <w:name w:val="footer"/>
    <w:basedOn w:val="Normal"/>
    <w:link w:val="PodnojeChar"/>
    <w:uiPriority w:val="99"/>
    <w:unhideWhenUsed/>
    <w:rsid w:val="009C1B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1B0E"/>
  </w:style>
  <w:style w:styleId="Tekstrezerviranogmjesta" w:type="character">
    <w:name w:val="Placeholder Text"/>
    <w:basedOn w:val="Zadanifontodlomka"/>
    <w:uiPriority w:val="99"/>
    <w:semiHidden/>
    <w:rsid w:val="00DC1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C055B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B0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1B0E"/>
  </w:style>
  <w:style w:styleId="Podnoje" w:type="paragraph">
    <w:name w:val="footer"/>
    <w:basedOn w:val="Normal"/>
    <w:link w:val="PodnojeChar"/>
    <w:uiPriority w:val="99"/>
    <w:unhideWhenUsed/>
    <w:rsid w:val="009C1B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1B0E"/>
  </w:style>
  <w:style w:styleId="Tekstrezerviranogmjesta" w:type="character">
    <w:name w:val="Placeholder Text"/>
    <w:basedOn w:val="Zadanifontodlomka"/>
    <w:uiPriority w:val="99"/>
    <w:semiHidden/>
    <w:rsid w:val="00DC1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1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736</properties:Words>
  <properties:Characters>3861</properties:Characters>
  <properties:Lines>105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2015-12-10T12:10:00Z</dcterms:created>
  <dc:creator>Vesna Dragišić</dc:creator>
  <cp:lastModifiedBy>Vesna Dragišić</cp:lastModifiedBy>
  <cp:lastPrinted>2015-12-28T11:55:00Z</cp:lastPrinted>
  <dcterms:modified xmlns:xsi="http://www.w3.org/2001/XMLSchema-instance" xsi:type="dcterms:W3CDTF">2015-12-28T11:57:00Z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