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f88c" w14:paraId="33cf88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9C068C">
        <w:t>4513</w:t>
      </w:r>
      <w:r w:rsidR="009E40AD">
        <w:t>/1</w:t>
      </w:r>
      <w:r w:rsidR="009C068C">
        <w:t>6-18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r w:rsidR="009C068C" w:rsidRPr="009C068C">
        <w:t xml:space="preserve">ARTIKALA j.d.o.o. za proizvodnju i usluge, OIB 91640391432, Zagreb, </w:t>
      </w:r>
      <w:proofErr w:type="spellStart"/>
      <w:r w:rsidR="009C068C" w:rsidRPr="009C068C">
        <w:t>Crnojezerska</w:t>
      </w:r>
      <w:proofErr w:type="spellEnd"/>
      <w:r w:rsidR="009C068C" w:rsidRPr="009C068C">
        <w:t xml:space="preserve"> 18</w:t>
      </w:r>
      <w:r w:rsidR="000D576F" w:rsidRPr="00A70551">
        <w:rPr>
          <w:lang w:val="pt-BR"/>
        </w:rPr>
        <w:t xml:space="preserve">, </w:t>
      </w:r>
      <w:r w:rsidR="003A16C2">
        <w:rPr>
          <w:lang w:val="pt-BR"/>
        </w:rPr>
        <w:t>1. prosinca</w:t>
      </w:r>
      <w:r w:rsidR="000D576F" w:rsidRPr="00A70551">
        <w:rPr>
          <w:lang w:val="pt-BR"/>
        </w:rPr>
        <w:t xml:space="preserve">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C068C" w:rsidRPr="009C068C">
        <w:t xml:space="preserve">ARTIKALA j.d.o.o. za proizvodnju i usluge, OIB 91640391432, Zagreb, </w:t>
      </w:r>
      <w:proofErr w:type="spellStart"/>
      <w:r w:rsidR="009C068C" w:rsidRPr="009C068C">
        <w:t>Crnojezerska</w:t>
      </w:r>
      <w:proofErr w:type="spellEnd"/>
      <w:r w:rsidR="009C068C" w:rsidRPr="009C068C">
        <w:t xml:space="preserve"> 18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3A30EA">
        <w:t>8</w:t>
      </w:r>
      <w:r w:rsidR="00485F9E" w:rsidRPr="00485F9E">
        <w:t>. veljače 2017.</w:t>
      </w:r>
      <w:r w:rsidR="00A019E5" w:rsidRPr="00485F9E">
        <w:t xml:space="preserve"> u </w:t>
      </w:r>
      <w:r w:rsidR="0015306E">
        <w:t>1</w:t>
      </w:r>
      <w:r w:rsidR="009C068C">
        <w:t>1</w:t>
      </w:r>
      <w:r w:rsidR="00485F9E" w:rsidRPr="00485F9E">
        <w:t>,</w:t>
      </w:r>
      <w:r w:rsidR="009C068C">
        <w:t>0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7E27C7" w:rsidR="003A16C2">
      <w:pPr>
        <w:jc w:val="both"/>
      </w:pPr>
      <w:r>
        <w:t xml:space="preserve">-    osoba koja za dužnika obavlja poslove platnog promet: </w:t>
      </w:r>
      <w:r w:rsidR="00701008">
        <w:t>Privredna banka Zagreb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A16C2">
        <w:t>1. prosinca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DD1B13" w:rsidP="00DD1B13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D1B13" w:rsidP="006B708C" w:rsidR="00DD1B13">
      <w:pPr>
        <w:rPr>
          <w:b/>
        </w:rPr>
      </w:pPr>
    </w:p>
    <w:p w:rsidRDefault="00DD1B13" w:rsidP="002B3342" w:rsidR="00DD1B13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DD1B13" w:rsidP="002B3342" w:rsidR="00DD1B13" w:rsidRPr="00694D64">
      <w:r w:rsidRPr="00694D64">
        <w:t>Karmela Dolenc</w:t>
      </w:r>
    </w:p>
    <w:p w:rsidRDefault="00DD1B13" w:rsidP="002B3342" w:rsidR="00DD1B13">
      <w:pPr>
        <w:pStyle w:val="Bezproreda"/>
      </w:pPr>
    </w:p>
    <w:p w:rsidRDefault="00DD1B13" w:rsidP="006B708C" w:rsidR="00DD1B13" w:rsidRPr="00586DD5">
      <w:pPr>
        <w:rPr>
          <w:b/>
        </w:rPr>
      </w:pPr>
    </w:p>
    <w:sectPr w:rsidSect="00701008" w:rsidR="00DD1B13" w:rsidRPr="00586DD5">
      <w:headerReference w:type="default" r:id="rId10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01008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C068C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DD1B13"/>
    <w:rsid w:val="00E07559"/>
    <w:rsid w:val="00E865F3"/>
    <w:rsid w:val="00E9131D"/>
    <w:rsid w:val="00EA7FA1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DD1B13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DD1B13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4513</izvorni_sadrzaj>
    <derivirana_varijabla naziv="DomainObject.Predmet.Broj_1">4513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St-4513/2016</izvorni_sadrzaj>
    <derivirana_varijabla naziv="DomainObject.Predmet.OznakaBroj_1">St-4513/2016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ARTIKALA jednostavno društvo s ograničenom odgovornošću za proizvodnju i usluge zastupanog po punomoćniku Nikola Zagorec</izvorni_sadrzaj>
    <derivirana_varijabla naziv="DomainObject.Predmet.ProtustrankaFormated_1">  ARTIKALA jednostavno društvo s ograničenom odgovornošću za proizvodnju i usluge zastupanog po punomoćniku Nikola Zagorec</derivirana_varijabla>
  </DomainObject.Predmet.ProtustrankaFormated>
  <DomainObject.Predmet.ProtustrankaFormatedOIB>
    <izvorni_sadrzaj>  ARTIKALA jednostavno društvo s ograničenom odgovornošću za proizvodnju i usluge, OIB 91640391432 zastupanog po punomoćniku Nikola Zagorec</izvorni_sadrzaj>
    <derivirana_varijabla naziv="DomainObject.Predmet.ProtustrankaFormatedOIB_1">  ARTIKALA jednostavno društvo s ograničenom odgovornošću za proizvodnju i usluge, OIB 91640391432 zastupanog po punomoćniku Nikola Zagorec</derivirana_varijabla>
  </DomainObject.Predmet.ProtustrankaFormatedOIB>
  <DomainObject.Predmet.ProtustrankaFormatedWithAdress>
    <izvorni_sadrzaj> ARTIKALA jednostavno društvo s ograničenom odgovornošću za proizvodnju i usluge, Crnojezerska 18, 10000 Zagreb zastupanog po punomoćniku Nikola Zagorec</izvorni_sadrzaj>
    <derivirana_varijabla naziv="DomainObject.Predmet.ProtustrankaFormatedWithAdress_1"> ARTIKALA jednostavno društvo s ograničenom odgovornošću za proizvodnju i usluge, Crnojezerska 18, 10000 Zagreb zastupanog po punomoćniku Nikola Zagorec</derivirana_varijabla>
  </DomainObject.Predmet.ProtustrankaFormatedWithAdress>
  <DomainObject.Predmet.ProtustrankaFormatedWithAdressOIB>
    <izvorni_sadrzaj> ARTIKALA jednostavno društvo s ograničenom odgovornošću za proizvodnju i usluge, OIB 91640391432, Crnojezerska 18, 10000 Zagreb zastupanog po punomoćniku Nikola Zagorec</izvorni_sadrzaj>
    <derivirana_varijabla naziv="DomainObject.Predmet.ProtustrankaFormatedWithAdressOIB_1"> ARTIKALA jednostavno društvo s ograničenom odgovornošću za proizvodnju i usluge, OIB 91640391432, Crnojezerska 18, 10000 Zagreb zastupanog po punomoćniku Nikola Zagorec</derivirana_varijabla>
  </DomainObject.Predmet.ProtustrankaFormatedWithAdressOIB>
  <DomainObject.Predmet.ProtustrankaWithAdress>
    <izvorni_sadrzaj>ARTIKALA jednostavno društvo s ograničenom odgovornošću za proizvodnju i usluge Crnojezerska 18, 10000 Zagreb</izvorni_sadrzaj>
    <derivirana_varijabla naziv="DomainObject.Predmet.ProtustrankaWithAdress_1">ARTIKALA jednostavno društvo s ograničenom odgovornošću za proizvodnju i usluge Crnojezerska 18, 10000 Zagreb</derivirana_varijabla>
  </DomainObject.Predmet.ProtustrankaWithAdress>
  <DomainObject.Predmet.ProtustrankaWithAdressOIB>
    <izvorni_sadrzaj>ARTIKALA jednostavno društvo s ograničenom odgovornošću za proizvodnju i usluge, OIB 91640391432, Crnojezerska 18, 10000 Zagreb</izvorni_sadrzaj>
    <derivirana_varijabla naziv="DomainObject.Predmet.ProtustrankaWithAdressOIB_1">ARTIKALA jednostavno društvo s ograničenom odgovornošću za proizvodnju i usluge, OIB 91640391432, Crnojezerska 18, 10000 Zagreb</derivirana_varijabla>
  </DomainObject.Predmet.ProtustrankaWithAdressOIB>
  <DomainObject.Predmet.ProtustrankaNazivFormated>
    <izvorni_sadrzaj>ARTIKALA jednostavno društvo s ograničenom odgovornošću za proizvodnju i usluge</izvorni_sadrzaj>
    <derivirana_varijabla naziv="DomainObject.Predmet.ProtustrankaNazivFormated_1">ARTIKALA jednostavno društvo s ograničenom odgovornošću za proizvodnju i usluge</derivirana_varijabla>
  </DomainObject.Predmet.ProtustrankaNazivFormated>
  <DomainObject.Predmet.ProtustrankaNazivFormatedOIB>
    <izvorni_sadrzaj>ARTIKALA jednostavno društvo s ograničenom odgovornošću za proizvodnju i usluge, OIB 91640391432</izvorni_sadrzaj>
    <derivirana_varijabla naziv="DomainObject.Predmet.ProtustrankaNazivFormatedOIB_1">ARTIKALA jednostavno društvo s ograničenom odgovornošću za proizvodnju i usluge, OIB 91640391432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ARTIKALA jednostavno društvo s ograničenom odgovornošću za proizvodnju i usluge zastupanog po punomoćniku Nikola Zagorec</item>
    </izvorni_sadrzaj>
    <derivirana_varijabla naziv="DomainObject.Predmet.ProtuStrankaListFormated_1">
      <item>ARTIKALA jednostavno društvo s ograničenom odgovornošću za proizvodnju i usluge zastupanog po punomoćniku Nikola Zagorec</item>
    </derivirana_varijabla>
  </DomainObject.Predmet.ProtuStrankaListFormated>
  <DomainObject.Predmet.ProtuStrankaListFormatedOIB>
    <izvorni_sadrzaj>
      <item>ARTIKALA jednostavno društvo s ograničenom odgovornošću za proizvodnju i usluge, OIB 91640391432 zastupanog po punomoćniku Nikola Zagorec</item>
    </izvorni_sadrzaj>
    <derivirana_varijabla naziv="DomainObject.Predmet.ProtuStrankaListFormatedOIB_1">
      <item>ARTIKALA jednostavno društvo s ograničenom odgovornošću za proizvodnju i usluge, OIB 91640391432 zastupanog po punomoćniku Nikola Zagorec</item>
    </derivirana_varijabla>
  </DomainObject.Predmet.ProtuStrankaListFormatedOIB>
  <DomainObject.Predmet.ProtuStrankaListFormatedWithAdress>
    <izvorni_sadrzaj>
      <item>ARTIKALA jednostavno društvo s ograničenom odgovornošću za proizvodnju i usluge, Crnojezerska 18, 10000 Zagreb zastupanog po punomoćniku Nikola Zagorec</item>
    </izvorni_sadrzaj>
    <derivirana_varijabla naziv="DomainObject.Predmet.ProtuStrankaListFormatedWithAdress_1">
      <item>ARTIKALA jednostavno društvo s ograničenom odgovornošću za proizvodnju i usluge, Crnojezerska 18, 10000 Zagreb zastupanog po punomoćniku Nikola Zagorec</item>
    </derivirana_varijabla>
  </DomainObject.Predmet.ProtuStrankaListFormatedWithAdress>
  <DomainObject.Predmet.ProtuStrankaListFormatedWithAdressOIB>
    <izvorni_sadrzaj>
      <item>ARTIKALA jednostavno društvo s ograničenom odgovornošću za proizvodnju i usluge, OIB 91640391432, Crnojezerska 18, 10000 Zagreb zastupanog po punomoćniku Nikola Zagorec</item>
    </izvorni_sadrzaj>
    <derivirana_varijabla naziv="DomainObject.Predmet.ProtuStrankaListFormatedWithAdressOIB_1">
      <item>ARTIKALA jednostavno društvo s ograničenom odgovornošću za proizvodnju i usluge, OIB 91640391432, Crnojezerska 18, 10000 Zagreb zastupanog po punomoćniku Nikola Zagorec</item>
    </derivirana_varijabla>
  </DomainObject.Predmet.ProtuStrankaListFormatedWithAdressOIB>
  <DomainObject.Predmet.ProtuStrankaListNazivFormated>
    <izvorni_sadrzaj>
      <item>ARTIKALA jednostavno društvo s ograničenom odgovornošću za proizvodnju i usluge</item>
    </izvorni_sadrzaj>
    <derivirana_varijabla naziv="DomainObject.Predmet.ProtuStrankaListNazivFormated_1">
      <item>ARTIKALA jednostavno društvo s ograničenom odgovornošću za proizvodnju i usluge</item>
    </derivirana_varijabla>
  </DomainObject.Predmet.ProtuStrankaListNazivFormated>
  <DomainObject.Predmet.ProtuStrankaListNazivFormatedOIB>
    <izvorni_sadrzaj>
      <item>ARTIKALA jednostavno društvo s ograničenom odgovornošću za proizvodnju i usluge, OIB 91640391432</item>
    </izvorni_sadrzaj>
    <derivirana_varijabla naziv="DomainObject.Predmet.ProtuStrankaListNazivFormatedOIB_1">
      <item>ARTIKALA jednostavno društvo s ograničenom odgovornošću za proizvodnju i usluge, OIB 91640391432</item>
    </derivirana_varijabla>
  </DomainObject.Predmet.ProtuStrankaListNazivFormatedOIB>
  <DomainObject.Predmet.OstaliListFormated>
    <izvorni_sadrzaj>
      <item>Nikola Zagorec punomoćnik sudionika u postupku ARTIKALA jednostavno društvo s ograničenom odgovornošću za proizvodnju i usluge</item>
      <item>PRIVREDNA BANKA ZAGREB - DIONIČKO DRUŠTVO</item>
    </izvorni_sadrzaj>
    <derivirana_varijabla naziv="DomainObject.Predmet.OstaliListFormated_1">
      <item>Nikola Zagorec punomoćnik sudionika u postupku ARTIKALA jednostavno društvo s ograničenom odgovornošću za proizvodnju i usluge</item>
      <item>PRIVREDNA BANKA ZAGREB - DIONIČKO DRUŠTVO</item>
    </derivirana_varijabla>
  </DomainObject.Predmet.OstaliListFormated>
  <DomainObject.Predmet.OstaliListFormatedOIB>
    <izvorni_sadrzaj>
      <item>Nikola Zagorec, OIB 54425325671 punomoćnik sudionika u postupku ARTIKALA jednostavno društvo s ograničenom odgovornošću za proizvodnju i usluge</item>
      <item>PRIVREDNA BANKA ZAGREB - DIONIČKO DRUŠTVO, OIB 02535697732</item>
    </izvorni_sadrzaj>
    <derivirana_varijabla naziv="DomainObject.Predmet.OstaliListFormatedOIB_1">
      <item>Nikola Zagorec, OIB 54425325671 punomoćnik sudionika u postupku ARTIKALA jednostavno društvo s ograničenom odgovornošću za proizvodnju i usluge</item>
      <item>PRIVREDNA BANKA ZAGREB - DIONIČKO DRUŠTVO, OIB 02535697732</item>
    </derivirana_varijabla>
  </DomainObject.Predmet.OstaliListFormatedOIB>
  <DomainObject.Predmet.OstaliListFormatedWithAdress>
    <izvorni_sadrzaj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</izvorni_sadrzaj>
    <derivirana_varijabla naziv="DomainObject.Predmet.OstaliListFormatedWithAdress_1"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</izvorni_sadrzaj>
    <derivirana_varijabla naziv="DomainObject.Predmet.OstaliListFormatedWithAdressOIB_1"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Nikola Zagorec</item>
      <item>PRIVREDNA BANKA ZAGREB - DIONIČKO DRUŠTVO</item>
    </izvorni_sadrzaj>
    <derivirana_varijabla naziv="DomainObject.Predmet.OstaliListNazivFormated_1">
      <item>Nikola Zagorec</item>
      <item>PRIVREDNA BANKA ZAGREB - DIONIČKO DRUŠTVO</item>
    </derivirana_varijabla>
  </DomainObject.Predmet.OstaliListNazivFormated>
  <DomainObject.Predmet.OstaliListNazivFormatedOIB>
    <izvorni_sadrzaj>
      <item>Nikola Zagorec, OIB 54425325671</item>
      <item>PRIVREDNA BANKA ZAGREB - DIONIČKO DRUŠTVO, OIB 02535697732</item>
    </izvorni_sadrzaj>
    <derivirana_varijabla naziv="DomainObject.Predmet.OstaliListNazivFormatedOIB_1">
      <item>Nikola Zagorec, OIB 54425325671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ARTIKALA jednostavno društvo s ograničenom odgovornošću za proizvodnju i usluge</izvorni_sadrzaj>
    <derivirana_varijabla naziv="DomainObject.Predmet.ProtustrankaIDrugi_1">ARTIKALA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ARTIKALA jednostavno društvo s ograničenom odgovornošću za proizvodnju i usluge, OIB 91640391432, Crnojezerska 18, 10000 Zagreb</izvorni_sadrzaj>
    <derivirana_varijabla naziv="DomainObject.Predmet.ProtustrankaIDrugiAdressOIB_1">ARTIKALA jednostavno društvo s ograničenom odgovornošću za proizvodnju i usluge, OIB 91640391432,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ARTIKALA jednostavno društvo s ograničenom odgovornošću za proizvodnju i usluge</item>
      <item>Nikola Zagorec</item>
      <item>PRIVREDNA BANKA ZAGREB - DIONIČKO DRUŠTVO</item>
    </izvorni_sadrzaj>
    <derivirana_varijabla naziv="DomainObject.Predmet.SudioniciListNaziv_1">
      <item>FINA Regionalni centar Zagreb</item>
      <item>ARTIKALA jednostavno društvo s ograničenom odgovornošću za proizvodnju i usluge</item>
      <item>Nikola Zagorec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91640391432</item>
      <item>, OIB 54425325671</item>
      <item>, OIB 02535697732</item>
    </izvorni_sadrzaj>
    <derivirana_varijabla naziv="DomainObject.Predmet.SudioniciListNazivOIB_1">
      <item>, OIB 85821130368</item>
      <item>, OIB 91640391432</item>
      <item>, OIB 54425325671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A504A-550B-479D-A92F-C29C687A1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1008</properties:Characters>
  <properties:Lines>40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2016-12-01T09:42:00Z</cp:lastPrinted>
  <dcterms:modified xmlns:xsi="http://www.w3.org/2001/XMLSchema-instance" xsi:type="dcterms:W3CDTF">2016-12-01T09:42:00Z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