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08ed084" w14:paraId="08ed084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E57452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E57452">
              <w:rPr>
                <w:rFonts w:cs="Times New Roman" w:eastAsia="Times New Roman"/>
                <w:lang w:eastAsia="hr-HR"/>
              </w:rPr>
              <w:t>611/17-3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E57452">
        <w:rPr>
          <w:rFonts w:cs="Times New Roman" w:eastAsia="SimSun"/>
          <w:kern w:val="2"/>
          <w:lang w:bidi="hi-IN" w:eastAsia="zh-CN"/>
        </w:rPr>
        <w:t xml:space="preserve"> LENGELIĆ j.d.o.o., Botinovec 60, Botinovec, OIB: 89085545746</w:t>
      </w:r>
      <w:r w:rsidR="00F171BE">
        <w:rPr>
          <w:rFonts w:cs="Times New Roman"/>
        </w:rPr>
        <w:t>, dana</w:t>
      </w:r>
      <w:r w:rsidR="00E57452">
        <w:rPr>
          <w:rFonts w:cs="Times New Roman"/>
        </w:rPr>
        <w:t xml:space="preserve"> 11</w:t>
      </w:r>
      <w:r w:rsidR="00EF7BA6">
        <w:rPr>
          <w:rFonts w:cs="Times New Roman"/>
        </w:rPr>
        <w:t>. siječnja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E57452">
        <w:t>10,10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E57452">
        <w:t>Zoran Lengelić, Botinovec, Botinovec 60,</w:t>
      </w:r>
    </w:p>
    <w:p w:rsidRDefault="000A7AEF" w:rsidP="000A7AEF" w:rsidR="009155F5" w:rsidRPr="009155F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E57452">
        <w:rPr>
          <w:rFonts w:cs="Times New Roman" w:eastAsia="SimSun"/>
          <w:kern w:val="2"/>
          <w:lang w:bidi="hi-IN" w:eastAsia="zh-CN"/>
        </w:rPr>
        <w:t xml:space="preserve">LENGELIĆ j.d.o.o., Botinovec 60, Botinovec,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EF7BA6" w:rsidP="009155F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 w:rsidR="00E57452">
        <w:t>Zoranu Lengelić, Botinovec, Botinovec 60, OIB: 73454927831,</w:t>
      </w:r>
      <w:r>
        <w:t xml:space="preserve"> </w:t>
      </w:r>
      <w:r w:rsidR="008B3EE5" w:rsidRPr="00412CB1">
        <w:t xml:space="preserve">da na zakazano ročište kod ovoga suda, </w:t>
      </w:r>
      <w:r>
        <w:t>20</w:t>
      </w:r>
      <w:r w:rsidR="00A410D7">
        <w:t>. veljače 2018</w:t>
      </w:r>
      <w:r w:rsidR="001A67FA">
        <w:t xml:space="preserve">. u </w:t>
      </w:r>
      <w:r w:rsidR="00E57452">
        <w:t>10,10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E57452">
        <w:rPr>
          <w:rFonts w:cs="Times New Roman" w:eastAsia="SimSun"/>
          <w:kern w:val="2"/>
          <w:lang w:bidi="hi-IN" w:eastAsia="zh-CN"/>
        </w:rPr>
        <w:t xml:space="preserve"> LENGELIĆ j.d.o.o., Botinovec 60, Botinovec, OIB: 89085545746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</w:t>
      </w:r>
      <w:r w:rsidR="00A410D7">
        <w:lastRenderedPageBreak/>
        <w:t>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57452">
        <w:rPr>
          <w:rFonts w:cs="Times New Roman"/>
        </w:rPr>
        <w:t>11</w:t>
      </w:r>
      <w:r w:rsidR="00EF7BA6">
        <w:rPr>
          <w:rFonts w:cs="Times New Roman"/>
        </w:rPr>
        <w:t>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9A68B5" w:rsidR="0093430B" w:rsidRPr="0093430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Direktor dužnika, </w:t>
      </w:r>
      <w:r w:rsidR="00E57452">
        <w:t>Zoran Lengelić, Botinovec, Botinovec 60,</w:t>
      </w:r>
    </w:p>
    <w:p w:rsidRDefault="009A68B5" w:rsidP="0093430B" w:rsidR="009A68B5" w:rsidRPr="0093430B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E57452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E57452">
        <w:rPr>
          <w:rFonts w:cs="Times New Roman" w:eastAsia="SimSun"/>
          <w:kern w:val="2"/>
          <w:lang w:bidi="hi-IN" w:eastAsia="zh-CN"/>
        </w:rPr>
        <w:t xml:space="preserve">LENGELIĆ j.d.o.o., Botinovec 60, Botinovec, </w:t>
      </w:r>
    </w:p>
    <w:p w:rsidRDefault="00B2631E" w:rsidP="00A410D7" w:rsidR="00B2631E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058" w:rsidP="00F171BE" w:rsidR="00994058">
      <w:pPr>
        <w:spacing w:after="0"/>
      </w:pPr>
      <w:r>
        <w:separator/>
      </w:r>
    </w:p>
  </w:endnote>
  <w:endnote w:id="0" w:type="continuationSeparator">
    <w:p w:rsidRDefault="00994058" w:rsidP="00F171BE" w:rsidR="009940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058" w:rsidP="00F171BE" w:rsidR="00994058">
      <w:pPr>
        <w:spacing w:after="0"/>
      </w:pPr>
      <w:r>
        <w:separator/>
      </w:r>
    </w:p>
  </w:footnote>
  <w:footnote w:id="0" w:type="continuationSeparator">
    <w:p w:rsidRDefault="00994058" w:rsidP="00F171BE" w:rsidR="0099405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A65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E57452">
      <w:t>611/17-3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A67FA"/>
    <w:rsid w:val="002B3101"/>
    <w:rsid w:val="004225CC"/>
    <w:rsid w:val="007F6D58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94058"/>
    <w:rsid w:val="009A68B5"/>
    <w:rsid w:val="00A410D7"/>
    <w:rsid w:val="00A6646C"/>
    <w:rsid w:val="00B2631E"/>
    <w:rsid w:val="00C45A65"/>
    <w:rsid w:val="00C6123A"/>
    <w:rsid w:val="00D24D5E"/>
    <w:rsid w:val="00E57452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A6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5A6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5A6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5A6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A6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5A6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5A6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5A6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St-611/2017</izvorni_sadrzaj>
    <derivirana_varijabla naziv="DomainObject.Predmet.OznakaBroj_1">St-611/2017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LENGELIĆ jednostavno društvo s ograničenom odgovornošću za građevinu, trgovinu i usluge zastupanog po punomoćniku Zoran Lengelić</izvorni_sadrzaj>
    <derivirana_varijabla naziv="DomainObject.Predmet.ProtustrankaFormated_1">  LENGELIĆ jednostavno društvo s ograničenom odgovornošću za građevinu, trgovinu i usluge zastupanog po punomoćniku Zoran Lengelić</derivirana_varijabla>
  </DomainObject.Predmet.ProtustrankaFormated>
  <DomainObject.Predmet.ProtustrankaFormatedOIB>
    <izvorni_sadrzaj>  LENGELIĆ jednostavno društvo s ograničenom odgovornošću za građevinu, trgovinu i usluge, OIB 89085545746 zastupanog po punomoćniku Zoran Lengelić</izvorni_sadrzaj>
    <derivirana_varijabla naziv="DomainObject.Predmet.ProtustrankaFormatedOIB_1">  LENGELIĆ jednostavno društvo s ograničenom odgovornošću za građevinu, trgovinu i usluge, OIB 89085545746 zastupanog po punomoćniku Zoran Lengelić</derivirana_varijabla>
  </DomainObject.Predmet.ProtustrankaFormatedOIB>
  <DomainObject.Predmet.ProtustrankaFormatedWithAdress>
    <izvorni_sadrzaj> LENGELIĆ jednostavno društvo s ograničenom odgovornošću za građevinu, trgovinu i usluge, Botinovec 60, 48000 Botinovec zastupanog po punomoćniku Zoran Lengelić</izvorni_sadrzaj>
    <derivirana_varijabla naziv="DomainObject.Predmet.ProtustrankaFormatedWithAdress_1"> LENGELIĆ jednostavno društvo s ograničenom odgovornošću za građevinu, trgovinu i usluge, Botinovec 60, 48000 Botinovec zastupanog po punomoćniku Zoran Lengelić</derivirana_varijabla>
  </DomainObject.Predmet.ProtustrankaFormatedWithAdress>
  <DomainObject.Predmet.ProtustrankaFormatedWithAdressOIB>
    <izvorni_sadrzaj> LENGELIĆ jednostavno društvo s ograničenom odgovornošću za građevinu, trgovinu i usluge, OIB 89085545746, Botinovec 60, 48000 Botinovec zastupanog po punomoćniku Zoran Lengelić</izvorni_sadrzaj>
    <derivirana_varijabla naziv="DomainObject.Predmet.ProtustrankaFormatedWithAdressOIB_1"> LENGELIĆ jednostavno društvo s ograničenom odgovornošću za građevinu, trgovinu i usluge, OIB 89085545746, Botinovec 60, 48000 Botinovec zastupanog po punomoćniku Zoran Lengelić</derivirana_varijabla>
  </DomainObject.Predmet.ProtustrankaFormatedWithAdressOIB>
  <DomainObject.Predmet.ProtustrankaWithAdress>
    <izvorni_sadrzaj>LENGELIĆ jednostavno društvo s ograničenom odgovornošću za građevinu, trgovinu i usluge Botinovec 60, 48000 Botinovec</izvorni_sadrzaj>
    <derivirana_varijabla naziv="DomainObject.Predmet.ProtustrankaWithAdress_1">LENGELIĆ jednostavno društvo s ograničenom odgovornošću za građevinu, trgovinu i usluge Botinovec 60, 48000 Botinovec</derivirana_varijabla>
  </DomainObject.Predmet.ProtustrankaWithAdress>
  <DomainObject.Predmet.ProtustrankaWithAdressOIB>
    <izvorni_sadrzaj>LENGELIĆ jednostavno društvo s ograničenom odgovornošću za građevinu, trgovinu i usluge, OIB 89085545746, Botinovec 60, 48000 Botinovec</izvorni_sadrzaj>
    <derivirana_varijabla naziv="DomainObject.Predmet.ProtustrankaWithAdressOIB_1">LENGELIĆ jednostavno društvo s ograničenom odgovornošću za građevinu, trgovinu i usluge, OIB 89085545746, Botinovec 60, 48000 Botinovec</derivirana_varijabla>
  </DomainObject.Predmet.ProtustrankaWithAdressOIB>
  <DomainObject.Predmet.ProtustrankaNazivFormated>
    <izvorni_sadrzaj>LENGELIĆ jednostavno društvo s ograničenom odgovornošću za građevinu, trgovinu i usluge</izvorni_sadrzaj>
    <derivirana_varijabla naziv="DomainObject.Predmet.ProtustrankaNazivFormated_1">LENGELIĆ jednostavno društvo s ograničenom odgovornošću za građevinu, trgovinu i usluge</derivirana_varijabla>
  </DomainObject.Predmet.ProtustrankaNazivFormated>
  <DomainObject.Predmet.ProtustrankaNazivFormatedOIB>
    <izvorni_sadrzaj>LENGELIĆ jednostavno društvo s ograničenom odgovornošću za građevinu, trgovinu i usluge, OIB 89085545746</izvorni_sadrzaj>
    <derivirana_varijabla naziv="DomainObject.Predmet.ProtustrankaNazivFormatedOIB_1">LENGELIĆ jednostavno društvo s ograničenom odgovornošću za građevinu, trgovinu i usluge, OIB 89085545746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95204.11</izvorni_sadrzaj>
    <derivirana_varijabla naziv="DomainObject.Predmet.TrenutnaVrijednost_1">95204.11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LENGELIĆ jednostavno društvo s ograničenom odgovornošću za građevinu, trgovinu i usluge zastupanog po punomoćniku Zoran Lengelić</item>
    </izvorni_sadrzaj>
    <derivirana_varijabla naziv="DomainObject.Predmet.ProtuStrankaListFormated_1">
      <item>LENGELIĆ jednostavno društvo s ograničenom odgovornošću za građevinu, trgovinu i usluge zastupanog po punomoćniku Zoran Lengelić</item>
    </derivirana_varijabla>
  </DomainObject.Predmet.ProtuStrankaListFormated>
  <DomainObject.Predmet.ProtuStrankaListFormatedOIB>
    <izvorni_sadrzaj>
      <item>LENGELIĆ jednostavno društvo s ograničenom odgovornošću za građevinu, trgovinu i usluge, OIB 89085545746 zastupanog po punomoćniku Zoran Lengelić</item>
    </izvorni_sadrzaj>
    <derivirana_varijabla naziv="DomainObject.Predmet.ProtuStrankaListFormatedOIB_1">
      <item>LENGELIĆ jednostavno društvo s ograničenom odgovornošću za građevinu, trgovinu i usluge, OIB 89085545746 zastupanog po punomoćniku Zoran Lengelić</item>
    </derivirana_varijabla>
  </DomainObject.Predmet.ProtuStrankaListFormatedOIB>
  <DomainObject.Predmet.ProtuStrankaListFormatedWithAdress>
    <izvorni_sadrzaj>
      <item>LENGELIĆ jednostavno društvo s ograničenom odgovornošću za građevinu, trgovinu i usluge, Botinovec 60, 48000 Botinovec zastupanog po punomoćniku Zoran Lengelić</item>
    </izvorni_sadrzaj>
    <derivirana_varijabla naziv="DomainObject.Predmet.ProtuStrankaListFormatedWithAdress_1">
      <item>LENGELIĆ jednostavno društvo s ograničenom odgovornošću za građevinu, trgovinu i usluge, Botinovec 60, 48000 Botinovec zastupanog po punomoćniku Zoran Lengelić</item>
    </derivirana_varijabla>
  </DomainObject.Predmet.ProtuStrankaListFormatedWithAdress>
  <DomainObject.Predmet.ProtuStrankaListFormatedWithAdressOIB>
    <izvorni_sadrzaj>
      <item>LENGELIĆ jednostavno društvo s ograničenom odgovornošću za građevinu, trgovinu i usluge, OIB 89085545746, Botinovec 60, 48000 Botinovec zastupanog po punomoćniku Zoran Lengelić</item>
    </izvorni_sadrzaj>
    <derivirana_varijabla naziv="DomainObject.Predmet.ProtuStrankaListFormatedWithAdressOIB_1">
      <item>LENGELIĆ jednostavno društvo s ograničenom odgovornošću za građevinu, trgovinu i usluge, OIB 89085545746, Botinovec 60, 48000 Botinovec zastupanog po punomoćniku Zoran Lengelić</item>
    </derivirana_varijabla>
  </DomainObject.Predmet.ProtuStrankaListFormatedWithAdressOIB>
  <DomainObject.Predmet.ProtuStrankaListNazivFormated>
    <izvorni_sadrzaj>
      <item>LENGELIĆ jednostavno društvo s ograničenom odgovornošću za građevinu, trgovinu i usluge</item>
    </izvorni_sadrzaj>
    <derivirana_varijabla naziv="DomainObject.Predmet.ProtuStrankaListNazivFormated_1">
      <item>LENGELIĆ jednostavno društvo s ograničenom odgovornošću za građevinu, trgovinu i usluge</item>
    </derivirana_varijabla>
  </DomainObject.Predmet.ProtuStrankaListNazivFormated>
  <DomainObject.Predmet.ProtuStrankaListNazivFormatedOIB>
    <izvorni_sadrzaj>
      <item>LENGELIĆ jednostavno društvo s ograničenom odgovornošću za građevinu, trgovinu i usluge, OIB 89085545746</item>
    </izvorni_sadrzaj>
    <derivirana_varijabla naziv="DomainObject.Predmet.ProtuStrankaListNazivFormatedOIB_1">
      <item>LENGELIĆ jednostavno društvo s ograničenom odgovornošću za građevinu, trgovinu i usluge, OIB 89085545746</item>
    </derivirana_varijabla>
  </DomainObject.Predmet.ProtuStrankaListNazivFormatedOIB>
  <DomainObject.Predmet.OstaliListFormated>
    <izvorni_sadrzaj>
      <item>Sudski registar</item>
      <item>Zoran Lengelić punomoćnik sudionika u postupku LENGELIĆ jednostavno društvo s ograničenom odgovornošću za građevinu, trgovinu i usluge</item>
    </izvorni_sadrzaj>
    <derivirana_varijabla naziv="DomainObject.Predmet.OstaliListFormated_1">
      <item>Sudski registar</item>
      <item>Zoran Lengelić punomoćnik sudionika u postupku LENGELIĆ jednostavno društvo s ograničenom odgovornošću za građevinu, trgovinu i usluge</item>
    </derivirana_varijabla>
  </DomainObject.Predmet.OstaliListFormated>
  <DomainObject.Predmet.OstaliListFormatedOIB>
    <izvorni_sadrzaj>
      <item>Sudski registar</item>
      <item>Zoran Lengelić, OIB 73454927831 punomoćnik sudionika u postupku LENGELIĆ jednostavno društvo s ograničenom odgovornošću za građevinu, trgovinu i usluge</item>
    </izvorni_sadrzaj>
    <derivirana_varijabla naziv="DomainObject.Predmet.OstaliListFormatedOIB_1">
      <item>Sudski registar</item>
      <item>Zoran Lengelić, OIB 73454927831 punomoćnik sudionika u postupku LENGELIĆ jednostavno društvo s ograničenom odgovornošću za građevinu, trgovinu i usluge</item>
    </derivirana_varijabla>
  </DomainObject.Predmet.OstaliListFormatedOIB>
  <DomainObject.Predmet.OstaliListFormatedWithAdress>
    <izvorni_sadrzaj>
      <item>Sudski registar</item>
      <item>Zoran Lengelić, Botinovec 60, 48000 Botinovec punomoćnik sudionika u postupku LENGELIĆ jednostavno društvo s ograničenom odgovornošću za građevinu, trgovinu i usluge</item>
    </izvorni_sadrzaj>
    <derivirana_varijabla naziv="DomainObject.Predmet.OstaliListFormatedWithAdress_1">
      <item>Sudski registar</item>
      <item>Zoran Lengelić, Botinovec 60, 48000 Botinovec punomoćnik sudionika u postupku LENGELIĆ jednostavno društvo s ograničenom odgovornošću za građevinu, trgovinu i usluge</item>
    </derivirana_varijabla>
  </DomainObject.Predmet.OstaliListFormatedWithAdress>
  <DomainObject.Predmet.OstaliListFormatedWithAdressOIB>
    <izvorni_sadrzaj>
      <item>Sudski registar</item>
      <item>Zoran Lengelić, OIB 73454927831, Botinovec 60, 48000 Botinovec punomoćnik sudionika u postupku LENGELIĆ jednostavno društvo s ograničenom odgovornošću za građevinu, trgovinu i usluge</item>
    </izvorni_sadrzaj>
    <derivirana_varijabla naziv="DomainObject.Predmet.OstaliListFormatedWithAdressOIB_1">
      <item>Sudski registar</item>
      <item>Zoran Lengelić, OIB 73454927831, Botinovec 60, 48000 Botinovec punomoćnik sudionika u postupku LENGELIĆ jednostavno društvo s ograničenom odgovornošću za građevinu, trgovinu i usluge</item>
    </derivirana_varijabla>
  </DomainObject.Predmet.OstaliListFormatedWithAdressOIB>
  <DomainObject.Predmet.OstaliListNazivFormated>
    <izvorni_sadrzaj>
      <item>Sudski registar</item>
      <item>Zoran Lengelić</item>
    </izvorni_sadrzaj>
    <derivirana_varijabla naziv="DomainObject.Predmet.OstaliListNazivFormated_1">
      <item>Sudski registar</item>
      <item>Zoran Lengelić</item>
    </derivirana_varijabla>
  </DomainObject.Predmet.OstaliListNazivFormated>
  <DomainObject.Predmet.OstaliListNazivFormatedOIB>
    <izvorni_sadrzaj>
      <item>Sudski registar</item>
      <item>Zoran Lengelić, OIB 73454927831</item>
    </izvorni_sadrzaj>
    <derivirana_varijabla naziv="DomainObject.Predmet.OstaliListNazivFormatedOIB_1">
      <item>Sudski registar</item>
      <item>Zoran Lengelić, OIB 73454927831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LENGELIĆ jednostavno društvo s ograničenom odgovornošću za građevinu, trgovinu i usluge</izvorni_sadrzaj>
    <derivirana_varijabla naziv="DomainObject.Predmet.ProtustrankaIDrugi_1">LENGELIĆ jednostavno društvo s ograničenom odgovornošću za građevinu,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LENGELIĆ jednostavno društvo s ograničenom odgovornošću za građevinu, trgovinu i usluge, OIB 89085545746, Botinovec 60, 48000 Botinovec</izvorni_sadrzaj>
    <derivirana_varijabla naziv="DomainObject.Predmet.ProtustrankaIDrugiAdressOIB_1">LENGELIĆ jednostavno društvo s ograničenom odgovornošću za građevinu, trgovinu i usluge, OIB 89085545746, Botinovec 60, 48000 Botinovec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LENGELIĆ jednostavno društvo s ograničenom odgovornošću za građevinu, trgovinu i usluge</item>
      <item>Sudski registar</item>
      <item>Zoran Lengelić</item>
    </izvorni_sadrzaj>
    <derivirana_varijabla naziv="DomainObject.Predmet.SudioniciListNaziv_1">
      <item>Financijska agencija</item>
      <item>LENGELIĆ jednostavno društvo s ograničenom odgovornošću za građevinu, trgovinu i usluge</item>
      <item>Sudski registar</item>
      <item>Zoran Lengelić</item>
    </derivirana_varijabla>
  </DomainObject.Predmet.SudioniciListNaziv>
  <DomainObject.Predmet.SudioniciListAdressOIB>
    <izvorni_sadrzaj>
      <item>Financijska agencija, OIB 85821130368, Ulica grada Vukovara 70,10000 Zagreb</item>
      <item>LENGELIĆ jednostavno društvo s ograničenom odgovornošću za građevinu, trgovinu i usluge, OIB 89085545746, Botinovec 60,48000 Botinovec</item>
      <item>Sudski registar</item>
      <item>Zoran Lengelić, OIB 73454927831, Botinovec 60,48000 Botinovec</item>
    </izvorni_sadrzaj>
    <derivirana_varijabla naziv="DomainObject.Predmet.SudioniciListAdressOIB_1">
      <item>Financijska agencija, OIB 85821130368, Ulica grada Vukovara 70,10000 Zagreb</item>
      <item>LENGELIĆ jednostavno društvo s ograničenom odgovornošću za građevinu, trgovinu i usluge, OIB 89085545746, Botinovec 60,48000 Botinovec</item>
      <item>Sudski registar</item>
      <item>Zoran Lengelić, OIB 73454927831, Botinovec 60,48000 Botinovec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89085545746</item>
      <item>, OIB null</item>
      <item>, OIB 73454927831</item>
    </izvorni_sadrzaj>
    <derivirana_varijabla naziv="DomainObject.Predmet.SudioniciListNazivOIB_1">
      <item>, OIB 85821130368</item>
      <item>, OIB 89085545746</item>
      <item>, OIB null</item>
      <item>, OIB 73454927831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1989</properties:Characters>
  <properties:Lines>77</properties:Lines>
  <properties:Paragraphs>28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2018-01-11T11:27:00Z</cp:lastPrinted>
  <dcterms:modified xmlns:xsi="http://www.w3.org/2001/XMLSchema-instance" xsi:type="dcterms:W3CDTF">2018-01-11T11:28:00Z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