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e79b" w14:paraId="ee9e79b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0455F4">
        <w:t>557/15-7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363BA4" w:rsidR="00AA5237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363BA4" w:rsidR="00AA5237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D651CF">
        <w:t>, OIB 85821130368</w:t>
      </w:r>
      <w:r w:rsidR="00745C8F">
        <w:t xml:space="preserve"> od </w:t>
      </w:r>
      <w:r w:rsidR="000455F4">
        <w:t>5</w:t>
      </w:r>
      <w:r w:rsidR="005E6FD0">
        <w:t>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0455F4">
        <w:t>VENTI d.o.o., Zadar, Poljana Pape Aleksandra III 7., OIB 06213423158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D651CF">
        <w:t>7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363BA4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0455F4">
        <w:t>VENTI d.o.o., Zadar, Poljana Pape Aleksandra III 7., OIB 06213423158</w:t>
      </w:r>
      <w:r w:rsidR="008F77CD">
        <w:t xml:space="preserve"> </w:t>
      </w:r>
      <w:r w:rsidR="00AB42D5">
        <w:t>s danom 1</w:t>
      </w:r>
      <w:r w:rsidR="00D651CF">
        <w:t>7</w:t>
      </w:r>
      <w:r w:rsidR="00AB42D5">
        <w:t xml:space="preserve">. ožujka 2016. u </w:t>
      </w:r>
      <w:r w:rsidR="00363BA4">
        <w:t xml:space="preserve">10,45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D651CF" w:rsidR="00670F33" w:rsidRPr="002B5AAE">
      <w:pPr>
        <w:spacing w:lineRule="auto" w:line="276" w:after="200"/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D651CF">
        <w:rPr>
          <w:b/>
        </w:rPr>
        <w:tab/>
      </w:r>
      <w:r w:rsidRPr="002B5AAE">
        <w:t xml:space="preserve">Stečajnim upraviteljem imenuje se </w:t>
      </w:r>
      <w:r w:rsidR="00D651CF" w:rsidRPr="00C911AF">
        <w:t>TRUMBIĆ DINKA iz Splita, Lovretska 10, OIB: 43468134790</w:t>
      </w:r>
      <w:r w:rsidR="00D651CF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0455F4">
        <w:t>VENTI d.o.o., Zadar, Poljana Pape Aleksandra III 7., OIB 06213423158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927608">
        <w:t xml:space="preserve">   </w:t>
      </w:r>
      <w:r w:rsidR="00AB42D5">
        <w:t xml:space="preserve">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0455F4">
        <w:t>5</w:t>
      </w:r>
      <w:r w:rsidR="005E6FD0">
        <w:t>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0455F4">
        <w:t>926</w:t>
      </w:r>
      <w:r w:rsidR="00C45A25">
        <w:t xml:space="preserve"> </w:t>
      </w:r>
      <w:r w:rsidRPr="00B604B0">
        <w:t xml:space="preserve">dana u ukupnom iznosu od </w:t>
      </w:r>
      <w:r w:rsidR="000455F4">
        <w:t>234,61</w:t>
      </w:r>
      <w:r w:rsidR="00C45A25">
        <w:t xml:space="preserve"> </w:t>
      </w:r>
      <w:r w:rsidRPr="00B604B0">
        <w:t xml:space="preserve">kuna, da nema zaposlenih, </w:t>
      </w:r>
      <w:r w:rsidR="00D651CF">
        <w:t xml:space="preserve">ima otvoren račun kod Raiffeisen Austria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>dana 1</w:t>
      </w:r>
      <w:r w:rsidR="00D651CF">
        <w:t>7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363BA4" w:rsidP="000E3B4A" w:rsidR="00363BA4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D651CF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VI.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69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6374BA" w:rsidRPr="00AB42D5">
      <w:t>Poslovni broj: 5</w:t>
    </w:r>
    <w:r w:rsidR="006374BA">
      <w:t xml:space="preserve"> St-</w:t>
    </w:r>
    <w:r w:rsidR="000455F4">
      <w:t>557/15-7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369D2"/>
    <w:rsid w:val="000455F4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37CE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63BA4"/>
    <w:rsid w:val="0038575A"/>
    <w:rsid w:val="00393A5F"/>
    <w:rsid w:val="003B1717"/>
    <w:rsid w:val="003B17EE"/>
    <w:rsid w:val="003B51BB"/>
    <w:rsid w:val="003C01D9"/>
    <w:rsid w:val="003C111C"/>
    <w:rsid w:val="003C5162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374BA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651CF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16F3"/>
    <w:rsid w:val="00E5646B"/>
    <w:rsid w:val="00E60302"/>
    <w:rsid w:val="00E60EF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St-557/2015</izvorni_sadrzaj>
    <derivirana_varijabla naziv="DomainObject.Predmet.OznakaBroj_1">St-557/2015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VENTI d.o.o. za proizvodnju energije</izvorni_sadrzaj>
    <derivirana_varijabla naziv="DomainObject.Predmet.ProtustrankaFormated_1">  VENTI d.o.o. za proizvodnju energije</derivirana_varijabla>
  </DomainObject.Predmet.ProtustrankaFormated>
  <DomainObject.Predmet.ProtustrankaFormatedOIB>
    <izvorni_sadrzaj>  VENTI d.o.o. za proizvodnju energije, OIB 06213423158</izvorni_sadrzaj>
    <derivirana_varijabla naziv="DomainObject.Predmet.ProtustrankaFormatedOIB_1">  VENTI d.o.o. za proizvodnju energije, OIB 06213423158</derivirana_varijabla>
  </DomainObject.Predmet.ProtustrankaFormatedOIB>
  <DomainObject.Predmet.ProtustrankaFormatedWithAdress>
    <izvorni_sadrzaj> VENTI d.o.o. za proizvodnju energije, Poljana Pape Aleksandra III 7, 23000 Zadar</izvorni_sadrzaj>
    <derivirana_varijabla naziv="DomainObject.Predmet.ProtustrankaFormatedWithAdress_1"> VENTI d.o.o. za proizvodnju energije, Poljana Pape Aleksandra III 7, 23000 Zadar</derivirana_varijabla>
  </DomainObject.Predmet.ProtustrankaFormatedWithAdress>
  <DomainObject.Predmet.ProtustrankaFormatedWithAdressOIB>
    <izvorni_sadrzaj> VENTI d.o.o. za proizvodnju energije, OIB 06213423158, Poljana Pape Aleksandra III 7, 23000 Zadar</izvorni_sadrzaj>
    <derivirana_varijabla naziv="DomainObject.Predmet.ProtustrankaFormatedWithAdressOIB_1"> VENTI d.o.o. za proizvodnju energije, OIB 06213423158, Poljana Pape Aleksandra III 7, 23000 Zadar</derivirana_varijabla>
  </DomainObject.Predmet.ProtustrankaFormatedWithAdressOIB>
  <DomainObject.Predmet.ProtustrankaWithAdress>
    <izvorni_sadrzaj>VENTI d.o.o. za proizvodnju energije Poljana Pape Aleksandra III 7, 23000 Zadar</izvorni_sadrzaj>
    <derivirana_varijabla naziv="DomainObject.Predmet.ProtustrankaWithAdress_1">VENTI d.o.o. za proizvodnju energije Poljana Pape Aleksandra III 7, 23000 Zadar</derivirana_varijabla>
  </DomainObject.Predmet.ProtustrankaWithAdress>
  <DomainObject.Predmet.ProtustrankaWithAdressOIB>
    <izvorni_sadrzaj>VENTI d.o.o. za proizvodnju energije, OIB 06213423158, Poljana Pape Aleksandra III 7, 23000 Zadar</izvorni_sadrzaj>
    <derivirana_varijabla naziv="DomainObject.Predmet.ProtustrankaWithAdressOIB_1">VENTI d.o.o. za proizvodnju energije, OIB 06213423158, Poljana Pape Aleksandra III 7, 23000 Zadar</derivirana_varijabla>
  </DomainObject.Predmet.ProtustrankaWithAdressOIB>
  <DomainObject.Predmet.ProtustrankaNazivFormated>
    <izvorni_sadrzaj>VENTI d.o.o. za proizvodnju energije</izvorni_sadrzaj>
    <derivirana_varijabla naziv="DomainObject.Predmet.ProtustrankaNazivFormated_1">VENTI d.o.o. za proizvodnju energije</derivirana_varijabla>
  </DomainObject.Predmet.ProtustrankaNazivFormated>
  <DomainObject.Predmet.ProtustrankaNazivFormatedOIB>
    <izvorni_sadrzaj>VENTI d.o.o. za proizvodnju energije, OIB 06213423158</izvorni_sadrzaj>
    <derivirana_varijabla naziv="DomainObject.Predmet.ProtustrankaNazivFormatedOIB_1">VENTI d.o.o. za proizvodnju energije, OIB 06213423158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231.61</izvorni_sadrzaj>
    <derivirana_varijabla naziv="DomainObject.Predmet.TrenutnaVrijednost_1">231.61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VENTI d.o.o. za proizvodnju energije</item>
    </izvorni_sadrzaj>
    <derivirana_varijabla naziv="DomainObject.Predmet.ProtuStrankaListFormated_1">
      <item>VENTI d.o.o. za proizvodnju energije</item>
    </derivirana_varijabla>
  </DomainObject.Predmet.ProtuStrankaListFormated>
  <DomainObject.Predmet.ProtuStrankaListFormatedOIB>
    <izvorni_sadrzaj>
      <item>VENTI d.o.o. za proizvodnju energije, OIB 06213423158</item>
    </izvorni_sadrzaj>
    <derivirana_varijabla naziv="DomainObject.Predmet.ProtuStrankaListFormatedOIB_1">
      <item>VENTI d.o.o. za proizvodnju energije, OIB 06213423158</item>
    </derivirana_varijabla>
  </DomainObject.Predmet.ProtuStrankaListFormatedOIB>
  <DomainObject.Predmet.ProtuStrankaListFormatedWithAdress>
    <izvorni_sadrzaj>
      <item>VENTI d.o.o. za proizvodnju energije, Poljana Pape Aleksandra III 7, 23000 Zadar</item>
    </izvorni_sadrzaj>
    <derivirana_varijabla naziv="DomainObject.Predmet.ProtuStrankaListFormatedWithAdress_1">
      <item>VENTI d.o.o. za proizvodnju energije, Poljana Pape Aleksandra III 7, 23000 Zadar</item>
    </derivirana_varijabla>
  </DomainObject.Predmet.ProtuStrankaListFormatedWithAdress>
  <DomainObject.Predmet.ProtuStrankaListFormatedWithAdressOIB>
    <izvorni_sadrzaj>
      <item>VENTI d.o.o. za proizvodnju energije, OIB 06213423158, Poljana Pape Aleksandra III 7, 23000 Zadar</item>
    </izvorni_sadrzaj>
    <derivirana_varijabla naziv="DomainObject.Predmet.ProtuStrankaListFormatedWithAdressOIB_1">
      <item>VENTI d.o.o. za proizvodnju energije, OIB 06213423158, Poljana Pape Aleksandra III 7, 23000 Zadar</item>
    </derivirana_varijabla>
  </DomainObject.Predmet.ProtuStrankaListFormatedWithAdressOIB>
  <DomainObject.Predmet.ProtuStrankaListNazivFormated>
    <izvorni_sadrzaj>
      <item>VENTI d.o.o. za proizvodnju energije</item>
    </izvorni_sadrzaj>
    <derivirana_varijabla naziv="DomainObject.Predmet.ProtuStrankaListNazivFormated_1">
      <item>VENTI d.o.o. za proizvodnju energije</item>
    </derivirana_varijabla>
  </DomainObject.Predmet.ProtuStrankaListNazivFormated>
  <DomainObject.Predmet.ProtuStrankaListNazivFormatedOIB>
    <izvorni_sadrzaj>
      <item>VENTI d.o.o. za proizvodnju energije, OIB 06213423158</item>
    </izvorni_sadrzaj>
    <derivirana_varijabla naziv="DomainObject.Predmet.ProtuStrankaListNazivFormatedOIB_1">
      <item>VENTI d.o.o. za proizvodnju energije, OIB 06213423158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VENTI d.o.o. za proizvodnju energije</izvorni_sadrzaj>
    <derivirana_varijabla naziv="DomainObject.Predmet.ProtustrankaIDrugi_1">VENTI d.o.o. za proizvodnju energije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VENTI d.o.o. za proizvodnju energije, OIB 06213423158, Poljana Pape Aleksandra III 7, 23000 Zadar</izvorni_sadrzaj>
    <derivirana_varijabla naziv="DomainObject.Predmet.ProtustrankaIDrugiAdressOIB_1">VENTI d.o.o. za proizvodnju energije, OIB 06213423158, Poljana Pape Aleksandra III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VENTI d.o.o. za proizvodnju energije</item>
    </izvorni_sadrzaj>
    <derivirana_varijabla naziv="DomainObject.Predmet.SudioniciListNaziv_1">
      <item>Fina</item>
      <item>VENTI d.o.o. za proizvodnju energije</item>
    </derivirana_varijabla>
  </DomainObject.Predmet.SudioniciListNaziv>
  <DomainObject.Predmet.SudioniciListAdressOIB>
    <izvorni_sadrzaj>
      <item>Fina, OIB 85821130368</item>
      <item>VENTI d.o.o. za proizvodnju energije, OIB 06213423158, Poljana Pape Aleksandra III 7,23000 Zadar</item>
    </izvorni_sadrzaj>
    <derivirana_varijabla naziv="DomainObject.Predmet.SudioniciListAdressOIB_1">
      <item>Fina, OIB 85821130368</item>
      <item>VENTI d.o.o. za proizvodnju energije, OIB 06213423158, Poljana Pape Aleksandra III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06213423158</item>
    </izvorni_sadrzaj>
    <derivirana_varijabla naziv="DomainObject.Predmet.SudioniciListNazivOIB_1">
      <item>, OIB 85821130368</item>
      <item>, OIB 06213423158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4716</properties:Characters>
  <properties:Lines>122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2016-03-14T06:59:00Z</dcterms:created>
  <dc:creator>Administrator</dc:creator>
  <cp:lastModifiedBy>Vedrana Raspović</cp:lastModifiedBy>
  <cp:lastPrinted>2016-03-17T09:42:00Z</cp:lastPrinted>
  <dcterms:modified xmlns:xsi="http://www.w3.org/2001/XMLSchema-instance" xsi:type="dcterms:W3CDTF">2016-03-17T09:43:00Z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