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1302" w14:paraId="96c1302" w:rsidRDefault="00AE649C" w:rsidP="00415FA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15FAE" w:rsidP="00415FAE" w:rsidR="00415FAE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15FA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St-234/16-3</w:t>
      </w:r>
    </w:p>
    <w:p w:rsidRDefault="00415FAE" w:rsidP="00415FAE" w:rsidR="00415FA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15FAE" w:rsidP="00415FAE" w:rsidR="00415FA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15FAE" w:rsidP="00415FAE" w:rsidR="00415FA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15FAE" w:rsidP="00415FAE" w:rsidR="00415FAE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15FAE" w:rsidP="00415FAE" w:rsidR="00415FAE">
      <w:pPr>
        <w:pStyle w:val="Zaglavlje"/>
        <w:spacing w:after="0"/>
      </w:pPr>
    </w:p>
    <w:p w:rsidRDefault="00415FAE" w:rsidP="00415FAE" w:rsidR="00415FAE">
      <w:pPr>
        <w:pStyle w:val="Zaglavlje"/>
        <w:spacing w:after="0"/>
        <w:jc w:val="center"/>
      </w:pPr>
      <w:r>
        <w:t>Z A K LJ U Č A K</w:t>
      </w:r>
    </w:p>
    <w:p w:rsidRDefault="00415FAE" w:rsidP="00415FAE" w:rsidR="00415FAE">
      <w:pPr>
        <w:pStyle w:val="Zaglavlje"/>
        <w:spacing w:after="0"/>
      </w:pPr>
    </w:p>
    <w:p w:rsidRDefault="00415FAE" w:rsidP="00415FAE" w:rsidR="00415FAE">
      <w:pPr>
        <w:spacing w:after="0"/>
      </w:pPr>
    </w:p>
    <w:p w:rsidRDefault="00415FAE" w:rsidP="00415FAE" w:rsidR="00415FAE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Financijska agencija, Podružnica Varaždin, A. Cesarca 2, Varaždin, za pokretanje stečajnog postupka nad dužnikom EUROPA KONZALTING d.o.o., Križevci, Ulica P. zrinskog 4, OIB: 20948485565, dana 26. veljače 2016.               </w:t>
      </w:r>
    </w:p>
    <w:p w:rsidRDefault="00415FAE" w:rsidP="00415FAE" w:rsidR="00415FAE">
      <w:pPr>
        <w:spacing w:after="0"/>
      </w:pPr>
    </w:p>
    <w:p w:rsidRDefault="00415FAE" w:rsidP="00415FAE" w:rsidR="00415FAE">
      <w:pPr>
        <w:spacing w:after="0"/>
        <w:jc w:val="center"/>
      </w:pPr>
      <w:r>
        <w:t xml:space="preserve">  z a k lj u č i o   j e</w:t>
      </w:r>
    </w:p>
    <w:p w:rsidRDefault="00415FAE" w:rsidP="00415FAE" w:rsidR="00415FAE">
      <w:pPr>
        <w:spacing w:after="0"/>
        <w:jc w:val="center"/>
      </w:pPr>
    </w:p>
    <w:p w:rsidRDefault="00415FAE" w:rsidP="00415FAE" w:rsidR="00415FAE">
      <w:pPr>
        <w:spacing w:after="0"/>
        <w:jc w:val="center"/>
      </w:pPr>
    </w:p>
    <w:p w:rsidRDefault="00415FAE" w:rsidP="00415FAE" w:rsidR="00415FA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odgovornoj osobi dužnika EUROPA KONZALTING d.o.o.</w:t>
      </w:r>
      <w:r>
        <w:rPr>
          <w:color w:themeColor="text1" w:val="000000"/>
        </w:rPr>
        <w:t xml:space="preserve">, </w:t>
      </w:r>
      <w:r>
        <w:t xml:space="preserve">Tomislavu Gudiću, Križevci, Ulica P. Zrinskog 4, OIB: 36695299409,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15FAE" w:rsidP="00415FAE" w:rsidR="00415FAE">
      <w:pPr>
        <w:spacing w:after="0"/>
        <w:jc w:val="both"/>
      </w:pPr>
    </w:p>
    <w:p w:rsidRDefault="00415FAE" w:rsidP="00415FAE" w:rsidR="00415FAE">
      <w:pPr>
        <w:spacing w:after="0"/>
        <w:jc w:val="both"/>
      </w:pPr>
      <w:r>
        <w:t>1. nekretnina i pokretnina dužnika</w:t>
      </w:r>
    </w:p>
    <w:p w:rsidRDefault="00415FAE" w:rsidP="00415FAE" w:rsidR="00415FAE">
      <w:pPr>
        <w:spacing w:after="0"/>
        <w:jc w:val="both"/>
      </w:pPr>
      <w:r>
        <w:t>2. imovinskih prava dužnika na tuđim stvarima</w:t>
      </w:r>
    </w:p>
    <w:p w:rsidRDefault="00415FAE" w:rsidP="00415FAE" w:rsidR="00415FAE">
      <w:pPr>
        <w:spacing w:after="0"/>
        <w:jc w:val="both"/>
      </w:pPr>
      <w:r>
        <w:t>3. novčanih i nenovčanih tražbina dužnika</w:t>
      </w:r>
    </w:p>
    <w:p w:rsidRDefault="00415FAE" w:rsidP="00415FAE" w:rsidR="00415FAE">
      <w:pPr>
        <w:spacing w:after="0"/>
        <w:jc w:val="both"/>
      </w:pPr>
      <w:r>
        <w:t>4. drugih prava koja čine imovinu dužnika</w:t>
      </w:r>
    </w:p>
    <w:p w:rsidRDefault="00415FAE" w:rsidP="00415FAE" w:rsidR="00415FAE">
      <w:pPr>
        <w:spacing w:after="0"/>
        <w:jc w:val="both"/>
      </w:pPr>
      <w:r>
        <w:t>5. novčanih sredstava na računima</w:t>
      </w:r>
    </w:p>
    <w:p w:rsidRDefault="00415FAE" w:rsidP="00415FAE" w:rsidR="00415FAE">
      <w:pPr>
        <w:spacing w:after="0"/>
        <w:jc w:val="both"/>
      </w:pPr>
      <w:r>
        <w:t>6. druge imovine dužnika</w:t>
      </w:r>
    </w:p>
    <w:p w:rsidRDefault="00415FAE" w:rsidP="00415FAE" w:rsidR="00415FAE">
      <w:pPr>
        <w:spacing w:after="0"/>
        <w:jc w:val="both"/>
      </w:pPr>
      <w:r>
        <w:t>7. obveza dužnika unesenih u njegove poslovne knjige</w:t>
      </w:r>
    </w:p>
    <w:p w:rsidRDefault="00415FAE" w:rsidP="00415FAE" w:rsidR="00415FAE">
      <w:pPr>
        <w:spacing w:after="0"/>
        <w:jc w:val="both"/>
      </w:pPr>
      <w:r>
        <w:t>8. drugih novčanih i nenovčanih obveza dužnika</w:t>
      </w:r>
    </w:p>
    <w:p w:rsidRDefault="00415FAE" w:rsidP="00415FAE" w:rsidR="00415FAE">
      <w:pPr>
        <w:spacing w:after="0"/>
        <w:jc w:val="both"/>
      </w:pPr>
      <w:r>
        <w:t>9. razlučnih prava na imovini dužnika</w:t>
      </w:r>
    </w:p>
    <w:p w:rsidRDefault="00415FAE" w:rsidP="00415FAE" w:rsidR="00415FAE">
      <w:pPr>
        <w:spacing w:after="0"/>
        <w:jc w:val="both"/>
      </w:pPr>
      <w:r>
        <w:t>10. izlučnih prava</w:t>
      </w:r>
    </w:p>
    <w:p w:rsidRDefault="00415FAE" w:rsidP="00415FAE" w:rsidR="00415FAE">
      <w:pPr>
        <w:spacing w:after="0"/>
        <w:jc w:val="both"/>
      </w:pPr>
      <w:r>
        <w:t>11. prosječnih mjesečnih troškova redovnoga poslovanja dužnika u posljednjih godinu dana</w:t>
      </w:r>
    </w:p>
    <w:p w:rsidRDefault="00415FAE" w:rsidP="00415FAE" w:rsidR="00415FAE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415FAE" w:rsidP="00415FAE" w:rsidR="00415FAE">
      <w:pPr>
        <w:spacing w:after="0"/>
        <w:jc w:val="both"/>
      </w:pPr>
    </w:p>
    <w:p w:rsidRDefault="00415FAE" w:rsidP="00415FAE" w:rsidR="00415FA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15FAE" w:rsidP="00415FAE" w:rsidR="00415FAE">
      <w:pPr>
        <w:spacing w:after="0"/>
        <w:jc w:val="both"/>
      </w:pPr>
    </w:p>
    <w:p w:rsidRDefault="00415FAE" w:rsidP="00415FAE" w:rsidR="00415FA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415FAE" w:rsidP="00415FAE" w:rsidR="00415FAE">
      <w:pPr>
        <w:spacing w:after="0"/>
        <w:jc w:val="center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jc w:val="center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15FAE" w:rsidP="00415FAE" w:rsidR="00415FAE">
      <w:pPr>
        <w:spacing w:after="0"/>
        <w:jc w:val="center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2. studenoga 2015. u Očevidniku redoslijeda osniva za plaćanje ima evidentirane neizvršene osnove za plaćanje u ukupnom iznosu od 13.283,78 kn te da dužnik ima  1 zaposlenog.</w:t>
      </w:r>
    </w:p>
    <w:p w:rsidRDefault="00415FAE" w:rsidP="00415FAE" w:rsidR="00415FAE">
      <w:pPr>
        <w:spacing w:after="0"/>
        <w:jc w:val="both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15FAE" w:rsidP="00415FAE" w:rsidR="00415FAE">
      <w:pPr>
        <w:spacing w:after="0"/>
        <w:jc w:val="both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jc w:val="both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26. veljače 2016.</w:t>
      </w:r>
    </w:p>
    <w:p w:rsidRDefault="00415FAE" w:rsidP="00415FAE" w:rsidR="00415FAE">
      <w:pPr>
        <w:spacing w:after="0"/>
        <w:jc w:val="center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jc w:val="center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15FAE" w:rsidR="00415FAE">
        <w:tc>
          <w:tcPr>
            <w:tcW w:type="dxa" w:w="4928"/>
          </w:tcPr>
          <w:p w:rsidRDefault="00415FAE" w:rsidP="00415FAE" w:rsidR="00415FAE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15FAE" w:rsidP="00415FAE" w:rsidR="00415FAE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15FAE" w:rsidP="00415FAE" w:rsidR="00415FAE">
            <w:pPr>
              <w:spacing w:after="0"/>
              <w:jc w:val="center"/>
              <w:rPr>
                <w:lang w:eastAsia="hr-HR"/>
              </w:rPr>
            </w:pPr>
          </w:p>
          <w:p w:rsidRDefault="00415FAE" w:rsidP="00415FAE" w:rsidR="00415FAE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415FAE" w:rsidP="00415FAE" w:rsidR="00415FAE">
            <w:pPr>
              <w:spacing w:after="0"/>
              <w:jc w:val="center"/>
              <w:rPr>
                <w:lang w:eastAsia="hr-HR"/>
              </w:rPr>
            </w:pPr>
          </w:p>
          <w:p w:rsidRDefault="00415FAE" w:rsidP="00415FAE" w:rsidR="00415FAE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415FAE" w:rsidP="00415FAE" w:rsidR="00415FA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15FAE" w:rsidP="00415FAE" w:rsidR="00415FAE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15FAE" w:rsidP="00415FAE" w:rsidR="00415FAE">
      <w:pPr>
        <w:spacing w:after="0"/>
        <w:jc w:val="both"/>
      </w:pPr>
      <w:r>
        <w:t>UPUTA O PRAVNOM LIJEKU :</w:t>
      </w:r>
    </w:p>
    <w:p w:rsidRDefault="00415FAE" w:rsidP="00415FAE" w:rsidR="00415FAE">
      <w:pPr>
        <w:spacing w:after="0"/>
        <w:jc w:val="both"/>
      </w:pPr>
      <w:r>
        <w:t>Protiv ovoga zaključka žalba nije dopuštena (čl. 19. st. 7. SZ-a).</w:t>
      </w:r>
    </w:p>
    <w:p w:rsidRDefault="00415FAE" w:rsidP="00415FAE" w:rsidR="00415FAE">
      <w:pPr>
        <w:spacing w:after="0"/>
        <w:jc w:val="both"/>
      </w:pPr>
    </w:p>
    <w:p w:rsidRDefault="00415FAE" w:rsidP="00415FAE" w:rsidR="00415FAE">
      <w:pPr>
        <w:spacing w:after="0"/>
        <w:jc w:val="both"/>
      </w:pPr>
      <w:r>
        <w:t>DNA:</w:t>
      </w:r>
    </w:p>
    <w:p w:rsidRDefault="00415FAE" w:rsidP="00415FAE" w:rsidR="00415FAE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</w:t>
      </w:r>
      <w:r>
        <w:t>Tomislav Gudić, Križevci, Ulica Petra Zrinskog 4</w:t>
      </w:r>
    </w:p>
    <w:p w:rsidRDefault="00415FAE" w:rsidP="00415FAE" w:rsidR="00415FAE">
      <w:pPr>
        <w:spacing w:after="0"/>
        <w:jc w:val="both"/>
      </w:pPr>
      <w:r>
        <w:t>- e-Oglasna ploča suda</w:t>
      </w:r>
    </w:p>
    <w:p w:rsidRDefault="00415FAE" w:rsidP="00415FAE" w:rsidR="00415FAE">
      <w:pPr>
        <w:spacing w:after="0"/>
        <w:jc w:val="both"/>
      </w:pPr>
    </w:p>
    <w:p w:rsidRDefault="00CB0EA4" w:rsidP="00415FAE" w:rsidR="00CB0EA4">
      <w:pPr>
        <w:pStyle w:val="Naslovdokumenta"/>
        <w:spacing w:after="0"/>
      </w:pPr>
    </w:p>
    <w:p w:rsidRDefault="0071688E" w:rsidP="00415FAE" w:rsidR="0071688E">
      <w:pPr>
        <w:pStyle w:val="Poetniodjeljak"/>
        <w:spacing w:after="0"/>
      </w:pPr>
    </w:p>
    <w:p w:rsidRDefault="00A21F0D" w:rsidP="00415FAE" w:rsidR="00A21F0D">
      <w:pPr>
        <w:pStyle w:val="NormaleSPIS"/>
        <w:spacing w:after="0"/>
        <w:rPr>
          <w:noProof/>
        </w:rPr>
      </w:pPr>
    </w:p>
    <w:p w:rsidRDefault="00DA0242" w:rsidP="00415FA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5FAE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05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dostavu popisa imovine</izvorni_sadrzaj>
    <derivirana_varijabla naziv="DomainObject.Primjedba_1">za dostavu popisa imovine</derivirana_varijabla>
  </DomainObject.Primjedba>
  <DomainObject.Oznaka>
    <izvorni_sadrzaj>St-234/2016-3</izvorni_sadrzaj>
    <derivirana_varijabla naziv="DomainObject.Oznaka_1">St-234/2016-3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KONZALTING d.o.o. za posredovanje i zastupanje zastupanog po punomoćniku Tomislav Gudić</izvorni_sadrzaj>
    <derivirana_varijabla naziv="DomainObject.Predmet.ProtustrankaFormated_1">  EUROPA KONZALTING d.o.o. za posredovanje i zastupanje zastupanog po punomoćniku Tomislav Gudić</derivirana_varijabla>
  </DomainObject.Predmet.ProtustrankaFormated>
  <DomainObject.Predmet.ProtustrankaFormatedOIB>
    <izvorni_sadrzaj>  EUROPA KONZALTING d.o.o. za posredovanje i zastupanje, OIB 20948485565 zastupanog po punomoćniku Tomislav Gudić</izvorni_sadrzaj>
    <derivirana_varijabla naziv="DomainObject.Predmet.ProtustrankaFormatedOIB_1">  EUROPA KONZALTING d.o.o. za posredovanje i zastupanje, OIB 20948485565 zastupanog po punomoćniku Tomislav Gudić</derivirana_varijabla>
  </DomainObject.Predmet.ProtustrankaFormatedOIB>
  <DomainObject.Predmet.ProtustrankaFormatedWithAdress>
    <izvorni_sadrzaj> EUROPA KONZALTING d.o.o. za posredovanje i zastupanje, Ulica Petra Zrinskog 4, 48260 Križevci zastupanog po punomoćniku Tomislav Gudić</izvorni_sadrzaj>
    <derivirana_varijabla naziv="DomainObject.Predmet.ProtustrankaFormatedWithAdress_1"> EUROPA KONZALTING d.o.o. za posredovanje i zastupanje, Ulica Petra Zrinskog 4, 48260 Križevci zastupanog po punomoćniku Tomislav Gudić</derivirana_varijabla>
  </DomainObject.Predmet.ProtustrankaFormatedWithAdress>
  <DomainObject.Predmet.ProtustrankaFormatedWithAdressOIB>
    <izvorni_sadrzaj> EUROPA KONZALTING d.o.o. za posredovanje i zastupanje, OIB 20948485565, Ulica Petra Zrinskog 4, 48260 Križevci zastupanog po punomoćniku Tomislav Gudić</izvorni_sadrzaj>
    <derivirana_varijabla naziv="DomainObject.Predmet.ProtustrankaFormatedWithAdressOIB_1"> EUROPA KONZALTING d.o.o. za posredovanje i zastupanje, OIB 20948485565, Ulica Petra Zrinskog 4, 48260 Križevci zastupanog po punomoćniku Tomislav Gudić</derivirana_varijabla>
  </DomainObject.Predmet.ProtustrankaFormatedWithAdressOIB>
  <DomainObject.Predmet.ProtustrankaWithAdress>
    <izvorni_sadrzaj>EUROPA KONZALTING d.o.o. za posredovanje i zastupanje Ulica Petra Zrinskog 4, 48260 Križevci</izvorni_sadrzaj>
    <derivirana_varijabla naziv="DomainObject.Predmet.ProtustrankaWithAdress_1">EUROPA KONZALTING d.o.o. za posredovanje i zastupanje Ulica Petra Zrinskog 4, 48260 Križevci</derivirana_varijabla>
  </DomainObject.Predmet.ProtustrankaWithAdress>
  <DomainObject.Predmet.ProtustrankaWithAdressOIB>
    <izvorni_sadrzaj>EUROPA KONZALTING d.o.o. za posredovanje i zastupanje, OIB 20948485565, Ulica Petra Zrinskog 4, 48260 Križevci</izvorni_sadrzaj>
    <derivirana_varijabla naziv="DomainObject.Predmet.ProtustrankaWithAdressOIB_1">EUROPA KONZALTING d.o.o. za posredovanje i zastupanje, OIB 20948485565, Ulica Petra Zrinskog 4, 48260 Križevci</derivirana_varijabla>
  </DomainObject.Predmet.ProtustrankaWithAdressOIB>
  <DomainObject.Predmet.ProtustrankaNazivFormated>
    <izvorni_sadrzaj>EUROPA KONZALTING d.o.o. za posredovanje i zastupanje</izvorni_sadrzaj>
    <derivirana_varijabla naziv="DomainObject.Predmet.ProtustrankaNazivFormated_1">EUROPA KONZALTING d.o.o. za posredovanje i zastupanje</derivirana_varijabla>
  </DomainObject.Predmet.ProtustrankaNazivFormated>
  <DomainObject.Predmet.ProtustrankaNazivFormatedOIB>
    <izvorni_sadrzaj>EUROPA KONZALTING d.o.o. za posredovanje i zastupanje, OIB 20948485565</izvorni_sadrzaj>
    <derivirana_varijabla naziv="DomainObject.Predmet.ProtustrankaNazivFormatedOIB_1">EUROPA KONZALTING d.o.o. za posredovanje i zastupanje, OIB 20948485565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1148843.14</izvorni_sadrzaj>
    <derivirana_varijabla naziv="DomainObject.Predmet.TrenutnaVrijednost_1">1148843.14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EUROPA KONZALTING d.o.o. za posredovanje i zastupanje zastupanog po punomoćniku Tomislav Gudić</item>
    </izvorni_sadrzaj>
    <derivirana_varijabla naziv="DomainObject.Predmet.ProtuStrankaListFormated_1">
      <item>EUROPA KONZALTING d.o.o. za posredovanje i zastupanje zastupanog po punomoćniku Tomislav Gudić</item>
    </derivirana_varijabla>
  </DomainObject.Predmet.ProtuStrankaListFormated>
  <DomainObject.Predmet.ProtuStrankaListFormatedOIB>
    <izvorni_sadrzaj>
      <item>EUROPA KONZALTING d.o.o. za posredovanje i zastupanje, OIB 20948485565 zastupanog po punomoćniku Tomislav Gudić</item>
    </izvorni_sadrzaj>
    <derivirana_varijabla naziv="DomainObject.Predmet.ProtuStrankaListFormatedOIB_1">
      <item>EUROPA KONZALTING d.o.o. za posredovanje i zastupanje, OIB 20948485565 zastupanog po punomoćniku Tomislav Gudić</item>
    </derivirana_varijabla>
  </DomainObject.Predmet.ProtuStrankaListFormatedOIB>
  <DomainObject.Predmet.ProtuStrankaListFormatedWithAdress>
    <izvorni_sadrzaj>
      <item>EUROPA KONZALTING d.o.o. za posredovanje i zastupanje, Ulica Petra Zrinskog 4, 48260 Križevci zastupanog po punomoćniku Tomislav Gudić</item>
    </izvorni_sadrzaj>
    <derivirana_varijabla naziv="DomainObject.Predmet.ProtuStrankaListFormatedWithAdress_1">
      <item>EUROPA KONZALTING d.o.o. za posredovanje i zastupanje, Ulica Petra Zrinskog 4, 48260 Križevci zastupanog po punomoćniku Tomislav Gudić</item>
    </derivirana_varijabla>
  </DomainObject.Predmet.ProtuStrankaListFormatedWithAdress>
  <DomainObject.Predmet.ProtuStrankaListFormatedWithAdressOIB>
    <izvorni_sadrzaj>
      <item>EUROPA KONZALTING d.o.o. za posredovanje i zastupanje, OIB 20948485565, Ulica Petra Zrinskog 4, 48260 Križevci zastupanog po punomoćniku Tomislav Gudić</item>
    </izvorni_sadrzaj>
    <derivirana_varijabla naziv="DomainObject.Predmet.ProtuStrankaListFormatedWithAdressOIB_1">
      <item>EUROPA KONZALTING d.o.o. za posredovanje i zastupanje, OIB 20948485565, Ulica Petra Zrinskog 4, 48260 Križevci zastupanog po punomoćniku Tomislav Gudić</item>
    </derivirana_varijabla>
  </DomainObject.Predmet.ProtuStrankaListFormatedWithAdressOIB>
  <DomainObject.Predmet.ProtuStrankaListNazivFormated>
    <izvorni_sadrzaj>
      <item>EUROPA KONZALTING d.o.o. za posredovanje i zastupanje</item>
    </izvorni_sadrzaj>
    <derivirana_varijabla naziv="DomainObject.Predmet.ProtuStrankaListNazivFormated_1">
      <item>EUROPA KONZALTING d.o.o. za posredovanje i zastupanje</item>
    </derivirana_varijabla>
  </DomainObject.Predmet.ProtuStrankaListNazivFormated>
  <DomainObject.Predmet.ProtuStrankaListNazivFormatedOIB>
    <izvorni_sadrzaj>
      <item>EUROPA KONZALTING d.o.o. za posredovanje i zastupanje, OIB 20948485565</item>
    </izvorni_sadrzaj>
    <derivirana_varijabla naziv="DomainObject.Predmet.ProtuStrankaListNazivFormatedOIB_1">
      <item>EUROPA KONZALTING d.o.o. za posredovanje i zastupanje, OIB 20948485565</item>
    </derivirana_varijabla>
  </DomainObject.Predmet.ProtuStrankaListNazivFormatedOIB>
  <DomainObject.Predmet.OstaliListFormated>
    <izvorni_sadrzaj>
      <item>Sudski registar</item>
      <item>Tomislav Gudić punomoćnik sudionika u postupku EUROPA KONZALTING d.o.o. za posredovanje i zastupanje</item>
    </izvorni_sadrzaj>
    <derivirana_varijabla naziv="DomainObject.Predmet.OstaliListFormated_1">
      <item>Sudski registar</item>
      <item>Tomislav Gudić punomoćnik sudionika u postupku EUROPA KONZALTING d.o.o. za posredovanje i zastupanje</item>
    </derivirana_varijabla>
  </DomainObject.Predmet.OstaliListFormated>
  <DomainObject.Predmet.OstaliListFormatedOIB>
    <izvorni_sadrzaj>
      <item>Sudski registar</item>
      <item>Tomislav Gudić, OIB 36695299409 punomoćnik sudionika u postupku EUROPA KONZALTING d.o.o. za posredovanje i zastupanje</item>
    </izvorni_sadrzaj>
    <derivirana_varijabla naziv="DomainObject.Predmet.OstaliListFormatedOIB_1">
      <item>Sudski registar</item>
      <item>Tomislav Gudić, OIB 36695299409 punomoćnik sudionika u postupku EUROPA KONZALTING d.o.o. za posredovanje i zastupanje</item>
    </derivirana_varijabla>
  </DomainObject.Predmet.OstaliListFormatedOIB>
  <DomainObject.Predmet.OstaliListFormatedWithAdress>
    <izvorni_sadrzaj>
      <item>Sudski registar</item>
      <item>Tomislav Gudić, Ulica Petra Zrinskog 4, 48260 Križevci punomoćnik sudionika u postupku EUROPA KONZALTING d.o.o. za posredovanje i zastupanje</item>
    </izvorni_sadrzaj>
    <derivirana_varijabla naziv="DomainObject.Predmet.OstaliListFormatedWithAdress_1">
      <item>Sudski registar</item>
      <item>Tomislav Gudić, Ulica Petra Zrinskog 4, 48260 Križevci punomoćnik sudionika u postupku EUROPA KONZALTING d.o.o. za posredovanje i zastupanje</item>
    </derivirana_varijabla>
  </DomainObject.Predmet.OstaliListFormatedWithAdress>
  <DomainObject.Predmet.OstaliListFormatedWithAdressOIB>
    <izvorni_sadrzaj>
      <item>Sudski registar</item>
      <item>Tomislav Gudić, OIB 36695299409, Ulica Petra Zrinskog 4, 48260 Križevci punomoćnik sudionika u postupku EUROPA KONZALTING d.o.o. za posredovanje i zastupanje</item>
    </izvorni_sadrzaj>
    <derivirana_varijabla naziv="DomainObject.Predmet.OstaliListFormatedWithAdressOIB_1">
      <item>Sudski registar</item>
      <item>Tomislav Gudić, OIB 36695299409, Ulica Petra Zrinskog 4, 48260 Križevci punomoćnik sudionika u postupku EUROPA KONZALTING d.o.o. za posredovanje i zastupanje</item>
    </derivirana_varijabla>
  </DomainObject.Predmet.OstaliListFormatedWithAdressOIB>
  <DomainObject.Predmet.OstaliListNazivFormated>
    <izvorni_sadrzaj>
      <item>Sudski registar</item>
      <item>Tomislav Gudić</item>
    </izvorni_sadrzaj>
    <derivirana_varijabla naziv="DomainObject.Predmet.OstaliListNazivFormated_1">
      <item>Sudski registar</item>
      <item>Tomislav Gudić</item>
    </derivirana_varijabla>
  </DomainObject.Predmet.OstaliListNazivFormated>
  <DomainObject.Predmet.OstaliListNazivFormatedOIB>
    <izvorni_sadrzaj>
      <item>Sudski registar</item>
      <item>Tomislav Gudić, OIB 36695299409</item>
    </izvorni_sadrzaj>
    <derivirana_varijabla naziv="DomainObject.Predmet.OstaliListNazivFormatedOIB_1">
      <item>Sudski registar</item>
      <item>Tomislav Gudić, OIB 36695299409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St-234/2016-3</izvorni_sadrzaj>
    <derivirana_varijabla naziv="DomainObject.PoslovniBrojDokumenta_1">St-234/2016-3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EUROPA KONZALTING d.o.o. za posredovanje i zastupanje</izvorni_sadrzaj>
    <derivirana_varijabla naziv="DomainObject.Predmet.ProtustrankaIDrugi_1">EUROPA KONZALTING d.o.o. za posredovanje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EUROPA KONZALTING d.o.o. za posredovanje i zastupanje, OIB 20948485565, Ulica Petra Zrinskog 4, 48260 Križevci</izvorni_sadrzaj>
    <derivirana_varijabla naziv="DomainObject.Predmet.ProtustrankaIDrugiAdressOIB_1">EUROPA KONZALTING d.o.o. za posredovanje i zastupanje, OIB 20948485565, Ulica Petra Zrinskog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EUROPA KONZALTING d.o.o. za posredovanje i zastupanje</item>
      <item>Sudski registar</item>
      <item>Tomislav Gudić</item>
    </izvorni_sadrzaj>
    <derivirana_varijabla naziv="DomainObject.Predmet.SudioniciListNaziv_1">
      <item>Financijska agencija</item>
      <item>EUROPA KONZALTING d.o.o. za posredovanje i zastupanje</item>
      <item>Sudski registar</item>
      <item>Tomislav Gudić</item>
    </derivirana_varijabla>
  </DomainObject.Predmet.SudioniciListNaziv>
  <DomainObject.Predmet.SudioniciListAdressOIB>
    <izvorni_sadrzaj>
      <item>Financijska agencija, OIB 85821130368, A. Cesarca 2,42000 Varaždin</item>
      <item>EUROPA KONZALTING d.o.o. za posredovanje i zastupanje, OIB 20948485565, Ulica Petra Zrinskog 4,48260 Križevci</item>
      <item>Sudski registar</item>
      <item>Tomislav Gudić, OIB 36695299409, Ulica Petra Zrinskog 4,48260 Križevci</item>
    </izvorni_sadrzaj>
    <derivirana_varijabla naziv="DomainObject.Predmet.SudioniciListAdressOIB_1">
      <item>Financijska agencija, OIB 85821130368, A. Cesarca 2,42000 Varaždin</item>
      <item>EUROPA KONZALTING d.o.o. za posredovanje i zastupanje, OIB 20948485565, Ulica Petra Zrinskog 4,48260 Križevci</item>
      <item>Sudski registar</item>
      <item>Tomislav Gudić, OIB 36695299409, Ulica Petra Zrinskog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95696-BD0C-4E99-8DAF-68E6E5184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2217</properties:Characters>
  <properties:Lines>82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2016-02-26T12:36:00Z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