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c3fe" w14:paraId="803c3f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C33E4E">
        <w:rPr>
          <w:rFonts w:hAnsi="Times New Roman" w:ascii="Times New Roman"/>
          <w:sz w:val="22"/>
          <w:szCs w:val="22"/>
          <w:lang w:val="hr-HR"/>
        </w:rPr>
        <w:t xml:space="preserve"> ZADOVOLJŠTINA d.o.o., Nova Sela, Rastočići 81, OIB: 76075045444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C33E4E">
        <w:rPr>
          <w:rFonts w:hAnsi="Times New Roman" w:ascii="Times New Roman"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33E4E">
        <w:rPr>
          <w:rFonts w:hAnsi="Times New Roman" w:ascii="Times New Roman"/>
          <w:sz w:val="22"/>
          <w:szCs w:val="22"/>
        </w:rPr>
        <w:t>ZADOVOLJŠTINA d.o.o., Nova Sela, Rastočići 81, OIB: 76075045444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C33E4E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2A2323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2A2323">
        <w:rPr>
          <w:rFonts w:hAnsi="Times New Roman" w:ascii="Times New Roman"/>
          <w:sz w:val="22"/>
          <w:szCs w:val="22"/>
        </w:rPr>
        <w:t>reradovićeva 13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2A2323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33E4E">
        <w:rPr>
          <w:rFonts w:hAnsi="Times New Roman" w:ascii="Times New Roman"/>
          <w:sz w:val="22"/>
          <w:szCs w:val="22"/>
          <w:lang w:val="hr-HR"/>
        </w:rPr>
        <w:t>ZADOVOLJŠTINA d.o.o., Nova Sela, Rastočići 81, OIB: 76075045444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C3EF9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C33E4E">
        <w:rPr>
          <w:rFonts w:hAnsi="Times New Roman" w:ascii="Times New Roman"/>
          <w:b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C33E4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4F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F4E95">
      <w:rPr>
        <w:rFonts w:hAnsi="Times New Roman" w:ascii="Times New Roman"/>
        <w:b/>
        <w:sz w:val="22"/>
        <w:szCs w:val="22"/>
        <w:lang w:val="hr-HR"/>
      </w:rPr>
      <w:t>5</w:t>
    </w:r>
    <w:r w:rsidR="00C33E4E">
      <w:rPr>
        <w:rFonts w:hAnsi="Times New Roman" w:ascii="Times New Roman"/>
        <w:b/>
        <w:sz w:val="22"/>
        <w:szCs w:val="22"/>
        <w:lang w:val="hr-HR"/>
      </w:rPr>
      <w:t>78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A2323">
      <w:rPr>
        <w:rFonts w:hAnsi="Times New Roman" w:ascii="Times New Roman"/>
        <w:b/>
        <w:sz w:val="22"/>
        <w:szCs w:val="22"/>
        <w:lang w:val="hr-HR"/>
      </w:rPr>
      <w:t>5</w:t>
    </w:r>
    <w:r w:rsidR="007C3EF9">
      <w:rPr>
        <w:rFonts w:hAnsi="Times New Roman" w:ascii="Times New Roman"/>
        <w:b/>
        <w:sz w:val="22"/>
        <w:szCs w:val="22"/>
        <w:lang w:val="hr-HR"/>
      </w:rPr>
      <w:t>78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3EF9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4FDC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19E0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3E4E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ZADOVOLJŠTINA, društvo s ograničenom odgovornošću za trgovinu, turizam, putnička agencija</izvorni_sadrzaj>
    <derivirana_varijabla naziv="DomainObject.Predmet.ProtustrankaFormated_1">  ZADOVOLJŠTINA, društvo s ograničenom odgovornošću za trgovinu, turizam, putnička agencija</derivirana_varijabla>
  </DomainObject.Predmet.ProtustrankaFormated>
  <DomainObject.Predmet.ProtustrankaFormatedOIB>
    <izvorni_sadrzaj>  ZADOVOLJŠTINA, društvo s ograničenom odgovornošću za trgovinu, turizam, putnička agencija, OIB 76075045444</izvorni_sadrzaj>
    <derivirana_varijabla naziv="DomainObject.Predmet.ProtustrankaFormatedOIB_1">  ZADOVOLJŠTINA, društvo s ograničenom odgovornošću za trgovinu, turizam, putnička agencija, OIB 76075045444</derivirana_varijabla>
  </DomainObject.Predmet.ProtustrankaFormatedOIB>
  <DomainObject.Predmet.ProtustrankaFormatedWithAdress>
    <izvorni_sadrzaj> ZADOVOLJŠTINA, društvo s ograničenom odgovornošću za trgovinu, turizam, putnička agencija, Rastočići 8/1, 20278 Nova Sela</izvorni_sadrzaj>
    <derivirana_varijabla naziv="DomainObject.Predmet.ProtustrankaFormatedWithAdress_1"> ZADOVOLJŠTINA, društvo s ograničenom odgovornošću za trgovinu, turizam, putnička agencija, Rastočići 8/1, 20278 Nova Sela</derivirana_varijabla>
  </DomainObject.Predmet.ProtustrankaFormatedWithAdress>
  <DomainObject.Predmet.ProtustrankaFormatedWithAdressOIB>
    <izvorni_sadrzaj> ZADOVOLJŠTINA, društvo s ograničenom odgovornošću za trgovinu, turizam, putnička agencija, OIB 76075045444, Rastočići 8/1, 20278 Nova Sela</izvorni_sadrzaj>
    <derivirana_varijabla naziv="DomainObject.Predmet.ProtustrankaFormatedWithAdressOIB_1"> ZADOVOLJŠTINA, društvo s ograničenom odgovornošću za trgovinu, turizam, putnička agencija, OIB 76075045444, Rastočići 8/1, 20278 Nova Sela</derivirana_varijabla>
  </DomainObject.Predmet.ProtustrankaFormatedWithAdressOIB>
  <DomainObject.Predmet.ProtustrankaWithAdress>
    <izvorni_sadrzaj>ZADOVOLJŠTINA, društvo s ograničenom odgovornošću za trgovinu, turizam, putnička agencija Rastočići 8/1, 20278 Nova Sela</izvorni_sadrzaj>
    <derivirana_varijabla naziv="DomainObject.Predmet.ProtustrankaWithAdress_1">ZADOVOLJŠTINA, društvo s ograničenom odgovornošću za trgovinu, turizam, putnička agencija Rastočići 8/1, 20278 Nova Sela</derivirana_varijabla>
  </DomainObject.Predmet.ProtustrankaWithAdress>
  <DomainObject.Predmet.ProtustrankaWithAdressOIB>
    <izvorni_sadrzaj>ZADOVOLJŠTINA, društvo s ograničenom odgovornošću za trgovinu, turizam, putnička agencija, OIB 76075045444, Rastočići 8/1, 20278 Nova Sela</izvorni_sadrzaj>
    <derivirana_varijabla naziv="DomainObject.Predmet.ProtustrankaWithAdressOIB_1">ZADOVOLJŠTINA, društvo s ograničenom odgovornošću za trgovinu, turizam, putnička agencija, OIB 76075045444, Rastočići 8/1, 20278 Nova Sela</derivirana_varijabla>
  </DomainObject.Predmet.ProtustrankaWithAdressOIB>
  <DomainObject.Predmet.ProtustrankaNazivFormated>
    <izvorni_sadrzaj>ZADOVOLJŠTINA, društvo s ograničenom odgovornošću za trgovinu, turizam, putnička agencija</izvorni_sadrzaj>
    <derivirana_varijabla naziv="DomainObject.Predmet.ProtustrankaNazivFormated_1">ZADOVOLJŠTINA, društvo s ograničenom odgovornošću za trgovinu, turizam, putnička agencija</derivirana_varijabla>
  </DomainObject.Predmet.ProtustrankaNazivFormated>
  <DomainObject.Predmet.ProtustrankaNazivFormatedOIB>
    <izvorni_sadrzaj>ZADOVOLJŠTINA, društvo s ograničenom odgovornošću za trgovinu, turizam, putnička agencija, OIB 76075045444</izvorni_sadrzaj>
    <derivirana_varijabla naziv="DomainObject.Predmet.ProtustrankaNazivFormatedOIB_1">ZADOVOLJŠTINA, društvo s ograničenom odgovornošću za trgovinu, turizam, putnička agencija, OIB 76075045444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402240.42</izvorni_sadrzaj>
    <derivirana_varijabla naziv="DomainObject.Predmet.TrenutnaVrijednost_1">402240.42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ZADOVOLJŠTINA, društvo s ograničenom odgovornošću za trgovinu, turizam, putnička agencija</item>
    </izvorni_sadrzaj>
    <derivirana_varijabla naziv="DomainObject.Predmet.ProtuStrankaListFormated_1">
      <item>ZADOVOLJŠTINA, društvo s ograničenom odgovornošću za trgovinu, turizam, putnička agencija</item>
    </derivirana_varijabla>
  </DomainObject.Predmet.ProtuStrankaListFormated>
  <DomainObject.Predmet.ProtuStrankaListFormatedOIB>
    <izvorni_sadrzaj>
      <item>ZADOVOLJŠTINA, društvo s ograničenom odgovornošću za trgovinu, turizam, putnička agencija, OIB 76075045444</item>
    </izvorni_sadrzaj>
    <derivirana_varijabla naziv="DomainObject.Predmet.ProtuStrankaListFormatedOIB_1">
      <item>ZADOVOLJŠTINA, društvo s ograničenom odgovornošću za trgovinu, turizam, putnička agencija, OIB 76075045444</item>
    </derivirana_varijabla>
  </DomainObject.Predmet.ProtuStrankaListFormatedOIB>
  <DomainObject.Predmet.ProtuStrankaListFormatedWithAdress>
    <izvorni_sadrzaj>
      <item>ZADOVOLJŠTINA, društvo s ograničenom odgovornošću za trgovinu, turizam, putnička agencija, Rastočići 8/1, 20278 Nova Sela</item>
    </izvorni_sadrzaj>
    <derivirana_varijabla naziv="DomainObject.Predmet.ProtuStrankaListFormatedWithAdress_1">
      <item>ZADOVOLJŠTINA, društvo s ograničenom odgovornošću za trgovinu, turizam, putnička agencija, Rastočići 8/1, 20278 Nova Sela</item>
    </derivirana_varijabla>
  </DomainObject.Predmet.ProtuStrankaListFormatedWithAdress>
  <DomainObject.Predmet.ProtuStrankaListFormatedWithAdressOIB>
    <izvorni_sadrzaj>
      <item>ZADOVOLJŠTINA, društvo s ograničenom odgovornošću za trgovinu, turizam, putnička agencija, OIB 76075045444, Rastočići 8/1, 20278 Nova Sela</item>
    </izvorni_sadrzaj>
    <derivirana_varijabla naziv="DomainObject.Predmet.ProtuStrankaListFormatedWithAdressOIB_1">
      <item>ZADOVOLJŠTINA, društvo s ograničenom odgovornošću za trgovinu, turizam, putnička agencija, OIB 76075045444, Rastočići 8/1, 20278 Nova Sela</item>
    </derivirana_varijabla>
  </DomainObject.Predmet.ProtuStrankaListFormatedWithAdressOIB>
  <DomainObject.Predmet.ProtuStrankaListNazivFormated>
    <izvorni_sadrzaj>
      <item>ZADOVOLJŠTINA, društvo s ograničenom odgovornošću za trgovinu, turizam, putnička agencija</item>
    </izvorni_sadrzaj>
    <derivirana_varijabla naziv="DomainObject.Predmet.ProtuStrankaListNazivFormated_1">
      <item>ZADOVOLJŠTINA, društvo s ograničenom odgovornošću za trgovinu, turizam, putnička agencija</item>
    </derivirana_varijabla>
  </DomainObject.Predmet.ProtuStrankaListNazivFormated>
  <DomainObject.Predmet.ProtuStrankaListNazivFormatedOIB>
    <izvorni_sadrzaj>
      <item>ZADOVOLJŠTINA, društvo s ograničenom odgovornošću za trgovinu, turizam, putnička agencija, OIB 76075045444</item>
    </izvorni_sadrzaj>
    <derivirana_varijabla naziv="DomainObject.Predmet.ProtuStrankaListNazivFormatedOIB_1">
      <item>ZADOVOLJŠTINA, društvo s ograničenom odgovornošću za trgovinu, turizam, putnička agencija, OIB 76075045444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ZADOVOLJŠTINA, društvo s ograničenom odgovornošću za trgovinu, turizam, putnička agencija</izvorni_sadrzaj>
    <derivirana_varijabla naziv="DomainObject.Predmet.ProtustrankaIDrugi_1">ZADOVOLJŠTINA, društvo s ograničenom odgovornošću za trgovinu, turizam,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ZADOVOLJŠTINA, društvo s ograničenom odgovornošću za trgovinu, turizam, putnička agencija, OIB 76075045444, Rastočići 8/1, 20278 Nova Sela</izvorni_sadrzaj>
    <derivirana_varijabla naziv="DomainObject.Predmet.ProtustrankaIDrugiAdressOIB_1">ZADOVOLJŠTINA, društvo s ograničenom odgovornošću za trgovinu, turizam, putnička agencija, OIB 76075045444, Rastočići 8/1, 20278 Nova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ZADOVOLJŠTINA, društvo s ograničenom odgovornošću za trgovinu, turizam, putnička agencija</item>
    </izvorni_sadrzaj>
    <derivirana_varijabla naziv="DomainObject.Predmet.SudioniciListNaziv_1">
      <item>FINA RC SPLIT, PODRUŽNICA DUBROVNIK</item>
      <item>ZADOVOLJŠTINA, društvo s ograničenom odgovornošću za trgovinu, turizam,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ZADOVOLJŠTINA, društvo s ograničenom odgovornošću za trgovinu, turizam, putnička agencija, OIB 76075045444, Rastočići 8/1,20278 Nova Sela</item>
    </izvorni_sadrzaj>
    <derivirana_varijabla naziv="DomainObject.Predmet.SudioniciListAdressOIB_1">
      <item>FINA RC SPLIT, PODRUŽNICA DUBROVNIK, OIB 85821130368, VUKOVARSKA 2,20000 Dubrovnik</item>
      <item>ZADOVOLJŠTINA, društvo s ograničenom odgovornošću za trgovinu, turizam, putnička agencija, OIB 76075045444, Rastočići 8/1,20278 Nova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76075045444</item>
    </izvorni_sadrzaj>
    <derivirana_varijabla naziv="DomainObject.Predmet.SudioniciListNazivOIB_1">
      <item>, OIB 85821130368</item>
      <item>, OIB 76075045444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58224-683D-4AB9-914E-D5F38DE19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2621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2016-02-02T12:23:00Z</dcterms:created>
  <dc:creator>Sudsko vijeæe</dc:creator>
  <cp:lastModifiedBy>Mara Marčinko</cp:lastModifiedBy>
  <cp:lastPrinted>2016-02-02T12:45:00Z</cp:lastPrinted>
  <dcterms:modified xmlns:xsi="http://www.w3.org/2001/XMLSchema-instance" xsi:type="dcterms:W3CDTF">2016-02-02T12:48:00Z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