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3c73" w14:paraId="efa3c73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09006A">
        <w:t xml:space="preserve">ARNE PROMET  j.d.o.o. Pula, Gregovica 6, </w:t>
      </w:r>
      <w:r w:rsidR="0009006A" w:rsidRPr="00936C9E">
        <w:t xml:space="preserve">OIB: </w:t>
      </w:r>
      <w:r w:rsidR="0009006A">
        <w:t>66417188577</w:t>
      </w:r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r w:rsidR="00803E13">
        <w:t>18</w:t>
      </w:r>
      <w:r w:rsidR="00DF28E8" w:rsidRPr="009E27CE">
        <w:t xml:space="preserve">. </w:t>
      </w:r>
      <w:r w:rsidR="00067047">
        <w:t>srpnja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09006A">
        <w:t xml:space="preserve">ARNE PROMET  j.d.o.o. Pula, Gregovica 6, </w:t>
      </w:r>
      <w:r w:rsidR="0009006A" w:rsidRPr="00936C9E">
        <w:t xml:space="preserve">OIB: </w:t>
      </w:r>
      <w:r w:rsidR="0009006A">
        <w:t>66417188577</w:t>
      </w:r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r w:rsidR="00C377D1">
        <w:rPr>
          <w:b/>
        </w:rPr>
        <w:t>15</w:t>
      </w:r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2016</w:t>
      </w:r>
      <w:r w:rsidRPr="008F173B">
        <w:rPr>
          <w:b/>
        </w:rPr>
        <w:t xml:space="preserve">. u </w:t>
      </w:r>
      <w:r w:rsidR="0009006A">
        <w:rPr>
          <w:b/>
        </w:rPr>
        <w:t>10</w:t>
      </w:r>
      <w:r w:rsidR="001648DC" w:rsidRPr="008F173B">
        <w:rPr>
          <w:b/>
        </w:rPr>
        <w:t>:</w:t>
      </w:r>
      <w:r w:rsidR="0009006A">
        <w:rPr>
          <w:b/>
        </w:rPr>
        <w:t>20</w:t>
      </w:r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Dršćevka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09006A">
        <w:t xml:space="preserve">ARNE PROMET  j.d.o.o. Pula, Gregovica 6, </w:t>
      </w:r>
    </w:p>
    <w:p w:rsidRDefault="00814FDD" w:rsidP="00BE5DC8" w:rsidR="0009006A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09006A">
        <w:t>Silvano Bedrina</w:t>
      </w:r>
      <w:r w:rsidR="0009006A" w:rsidRPr="00936C9E">
        <w:t xml:space="preserve"> iz </w:t>
      </w:r>
      <w:r w:rsidR="0009006A">
        <w:t>Pule, Gregovica 6</w:t>
      </w:r>
      <w:r w:rsidR="0009006A" w:rsidRPr="00936C9E">
        <w:t xml:space="preserve">, OIB: </w:t>
      </w:r>
      <w:r w:rsidR="0009006A">
        <w:t>88959795027.</w:t>
      </w:r>
    </w:p>
    <w:p w:rsidRDefault="00FB0B18" w:rsidP="00BE5DC8" w:rsidR="00803E13">
      <w:r w:rsidRPr="009E27CE">
        <w:tab/>
        <w:t>II.</w:t>
      </w:r>
      <w:r w:rsidRPr="009E27CE">
        <w:tab/>
        <w:t xml:space="preserve">Poziva se zakonski zastupnik dužnika </w:t>
      </w:r>
      <w:r w:rsidR="0009006A">
        <w:t>Silvano Bedrina</w:t>
      </w:r>
      <w:r w:rsidR="0009006A" w:rsidRPr="00936C9E">
        <w:t xml:space="preserve"> iz </w:t>
      </w:r>
      <w:r w:rsidR="0009006A">
        <w:t>Pule, Gregovica 6</w:t>
      </w:r>
      <w:r w:rsidR="00803E13" w:rsidRPr="00936C9E">
        <w:t xml:space="preserve">, </w:t>
      </w:r>
      <w:r w:rsidRPr="009E27CE">
        <w:t xml:space="preserve">pristupiti u sud na zakazano ročište radi saslušanja te dostaviti sudu javnobilježnički ovjerovljen prokazni popis imovine za dužnika </w:t>
      </w:r>
      <w:r w:rsidR="0009006A">
        <w:t xml:space="preserve">ARNE PROMET  j.d.o.o. Pula, Gregovica 6, </w:t>
      </w:r>
      <w:r w:rsidR="0009006A" w:rsidRPr="00936C9E">
        <w:t xml:space="preserve">OIB: </w:t>
      </w:r>
      <w:r w:rsidR="0009006A">
        <w:t>66417188577.</w:t>
      </w:r>
    </w:p>
    <w:p w:rsidRDefault="0009006A" w:rsidP="00BE5DC8" w:rsidR="0009006A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803E13">
        <w:t>18</w:t>
      </w:r>
      <w:r w:rsidR="00036ADB" w:rsidRPr="00FE1051">
        <w:t xml:space="preserve">. </w:t>
      </w:r>
      <w:r w:rsidR="00067047">
        <w:t>srpnja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09006A">
      <w:r w:rsidRPr="00FE1051">
        <w:t xml:space="preserve">- dužnik </w:t>
      </w:r>
      <w:r w:rsidR="0009006A">
        <w:t>ARNE PROMET  j.d.o.o. Pula, Gregovica 6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09006A">
        <w:t>Silvano Bedrina</w:t>
      </w:r>
      <w:r w:rsidR="0009006A" w:rsidRPr="00936C9E">
        <w:t xml:space="preserve"> iz </w:t>
      </w:r>
      <w:r w:rsidR="0009006A">
        <w:t>Pule, Gregovica 6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  <w:t>Posl.br.: 1 St-</w:t>
    </w:r>
    <w:r w:rsidR="0009006A">
      <w:t>824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9006A"/>
    <w:rsid w:val="000D12D6"/>
    <w:rsid w:val="00107DA9"/>
    <w:rsid w:val="00135737"/>
    <w:rsid w:val="001648DC"/>
    <w:rsid w:val="00165E87"/>
    <w:rsid w:val="00185C17"/>
    <w:rsid w:val="001C0810"/>
    <w:rsid w:val="001C5352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90549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35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35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35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35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35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35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35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35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ARNE PROMET j.d.o.o. PULA</izvorni_sadrzaj>
    <derivirana_varijabla naziv="DomainObject.Predmet.ProtustrankaFormated_1">  ARNE PROMET j.d.o.o. PULA</derivirana_varijabla>
  </DomainObject.Predmet.ProtustrankaFormated>
  <DomainObject.Predmet.ProtustrankaFormatedOIB>
    <izvorni_sadrzaj>  ARNE PROMET j.d.o.o. PULA, OIB 66417188577</izvorni_sadrzaj>
    <derivirana_varijabla naziv="DomainObject.Predmet.ProtustrankaFormatedOIB_1">  ARNE PROMET j.d.o.o. PULA, OIB 66417188577</derivirana_varijabla>
  </DomainObject.Predmet.ProtustrankaFormatedOIB>
  <DomainObject.Predmet.ProtustrankaFormatedWithAdress>
    <izvorni_sadrzaj> ARNE PROMET j.d.o.o. PULA, Gregovica 6, 52100 Pula</izvorni_sadrzaj>
    <derivirana_varijabla naziv="DomainObject.Predmet.ProtustrankaFormatedWithAdress_1"> ARNE PROMET j.d.o.o. PULA, Gregovica 6, 52100 Pula</derivirana_varijabla>
  </DomainObject.Predmet.ProtustrankaFormatedWithAdress>
  <DomainObject.Predmet.ProtustrankaFormatedWithAdressOIB>
    <izvorni_sadrzaj> ARNE PROMET j.d.o.o. PULA, OIB 66417188577, Gregovica 6, 52100 Pula</izvorni_sadrzaj>
    <derivirana_varijabla naziv="DomainObject.Predmet.ProtustrankaFormatedWithAdressOIB_1"> ARNE PROMET j.d.o.o. PULA, OIB 66417188577, Gregovica 6, 52100 Pula</derivirana_varijabla>
  </DomainObject.Predmet.ProtustrankaFormatedWithAdressOIB>
  <DomainObject.Predmet.ProtustrankaWithAdress>
    <izvorni_sadrzaj>ARNE PROMET j.d.o.o. PULA Gregovica 6, 52100 Pula</izvorni_sadrzaj>
    <derivirana_varijabla naziv="DomainObject.Predmet.ProtustrankaWithAdress_1">ARNE PROMET j.d.o.o. PULA Gregovica 6, 52100 Pula</derivirana_varijabla>
  </DomainObject.Predmet.ProtustrankaWithAdress>
  <DomainObject.Predmet.ProtustrankaWithAdressOIB>
    <izvorni_sadrzaj>ARNE PROMET j.d.o.o. PULA, OIB 66417188577, Gregovica 6, 52100 Pula</izvorni_sadrzaj>
    <derivirana_varijabla naziv="DomainObject.Predmet.ProtustrankaWithAdressOIB_1">ARNE PROMET j.d.o.o. PULA, OIB 66417188577, Gregovica 6, 52100 Pula</derivirana_varijabla>
  </DomainObject.Predmet.ProtustrankaWithAdressOIB>
  <DomainObject.Predmet.ProtustrankaNazivFormated>
    <izvorni_sadrzaj>ARNE PROMET j.d.o.o. PULA</izvorni_sadrzaj>
    <derivirana_varijabla naziv="DomainObject.Predmet.ProtustrankaNazivFormated_1">ARNE PROMET j.d.o.o. PULA</derivirana_varijabla>
  </DomainObject.Predmet.ProtustrankaNazivFormated>
  <DomainObject.Predmet.ProtustrankaNazivFormatedOIB>
    <izvorni_sadrzaj>ARNE PROMET j.d.o.o. PULA, OIB 66417188577</izvorni_sadrzaj>
    <derivirana_varijabla naziv="DomainObject.Predmet.ProtustrankaNazivFormatedOIB_1">ARNE PROMET j.d.o.o. PULA, OIB 66417188577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37073.96</izvorni_sadrzaj>
    <derivirana_varijabla naziv="DomainObject.Predmet.TrenutnaVrijednost_1">37073.96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ARNE PROMET j.d.o.o. PULA</item>
    </izvorni_sadrzaj>
    <derivirana_varijabla naziv="DomainObject.Predmet.ProtuStrankaListFormated_1">
      <item>ARNE PROMET j.d.o.o. PULA</item>
    </derivirana_varijabla>
  </DomainObject.Predmet.ProtuStrankaListFormated>
  <DomainObject.Predmet.ProtuStrankaListFormatedOIB>
    <izvorni_sadrzaj>
      <item>ARNE PROMET j.d.o.o. PULA, OIB 66417188577</item>
    </izvorni_sadrzaj>
    <derivirana_varijabla naziv="DomainObject.Predmet.ProtuStrankaListFormatedOIB_1">
      <item>ARNE PROMET j.d.o.o. PULA, OIB 66417188577</item>
    </derivirana_varijabla>
  </DomainObject.Predmet.ProtuStrankaListFormatedOIB>
  <DomainObject.Predmet.ProtuStrankaListFormatedWithAdress>
    <izvorni_sadrzaj>
      <item>ARNE PROMET j.d.o.o. PULA, Gregovica 6, 52100 Pula</item>
    </izvorni_sadrzaj>
    <derivirana_varijabla naziv="DomainObject.Predmet.ProtuStrankaListFormatedWithAdress_1">
      <item>ARNE PROMET j.d.o.o. PULA, Gregovica 6, 52100 Pula</item>
    </derivirana_varijabla>
  </DomainObject.Predmet.ProtuStrankaListFormatedWithAdress>
  <DomainObject.Predmet.ProtuStrankaListFormatedWithAdressOIB>
    <izvorni_sadrzaj>
      <item>ARNE PROMET j.d.o.o. PULA, OIB 66417188577, Gregovica 6, 52100 Pula</item>
    </izvorni_sadrzaj>
    <derivirana_varijabla naziv="DomainObject.Predmet.ProtuStrankaListFormatedWithAdressOIB_1">
      <item>ARNE PROMET j.d.o.o. PULA, OIB 66417188577, Gregovica 6, 52100 Pula</item>
    </derivirana_varijabla>
  </DomainObject.Predmet.ProtuStrankaListFormatedWithAdressOIB>
  <DomainObject.Predmet.ProtuStrankaListNazivFormated>
    <izvorni_sadrzaj>
      <item>ARNE PROMET j.d.o.o. PULA</item>
    </izvorni_sadrzaj>
    <derivirana_varijabla naziv="DomainObject.Predmet.ProtuStrankaListNazivFormated_1">
      <item>ARNE PROMET j.d.o.o. PULA</item>
    </derivirana_varijabla>
  </DomainObject.Predmet.ProtuStrankaListNazivFormated>
  <DomainObject.Predmet.ProtuStrankaListNazivFormatedOIB>
    <izvorni_sadrzaj>
      <item>ARNE PROMET j.d.o.o. PULA, OIB 66417188577</item>
    </izvorni_sadrzaj>
    <derivirana_varijabla naziv="DomainObject.Predmet.ProtuStrankaListNazivFormatedOIB_1">
      <item>ARNE PROMET j.d.o.o. PULA, OIB 66417188577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ARNE PROMET j.d.o.o. PULA</izvorni_sadrzaj>
    <derivirana_varijabla naziv="DomainObject.Predmet.ProtustrankaIDrugi_1">ARNE PROMET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ARNE PROMET j.d.o.o. PULA, OIB 66417188577, Gregovica 6, 52100 Pula</izvorni_sadrzaj>
    <derivirana_varijabla naziv="DomainObject.Predmet.ProtustrankaIDrugiAdressOIB_1">ARNE PROMET j.d.o.o. PULA, OIB 66417188577, Gregovica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ARNE PROMET j.d.o.o. PULA</item>
    </izvorni_sadrzaj>
    <derivirana_varijabla naziv="DomainObject.Predmet.SudioniciListNaziv_1">
      <item>FINANCIJSKA AGENCIJA, RC RIJEKA, PODRUŽNICA PULA, PULA</item>
      <item>ARNE PROMET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ARNE PROMET j.d.o.o. PULA, OIB 66417188577, Gregovica 6,52100 Pula</item>
    </izvorni_sadrzaj>
    <derivirana_varijabla naziv="DomainObject.Predmet.SudioniciListAdressOIB_1">
      <item>FINANCIJSKA AGENCIJA, RC RIJEKA, PODRUŽNICA PULA, PULA, OIB 85821130368, Ulica grada Vukovara 70,10000 Zagreb</item>
      <item>ARNE PROMET j.d.o.o. PULA, OIB 66417188577, Gregovica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66417188577</item>
    </izvorni_sadrzaj>
    <derivirana_varijabla naziv="DomainObject.Predmet.SudioniciListNazivOIB_1">
      <item>, OIB 85821130368</item>
      <item>, OIB 66417188577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1322</properties:Characters>
  <properties:Lines>46</properties:Lines>
  <properties:Paragraphs>22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2016-07-18T11:19:00Z</dcterms:modified>
  <cp:revision>52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