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4c28" w14:paraId="05e4c2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D02A7">
        <w:rPr>
          <w:b/>
          <w:lang w:val="hr-HR"/>
        </w:rPr>
        <w:t>2256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D02A7">
        <w:rPr>
          <w:lang w:val="hr-HR"/>
        </w:rPr>
        <w:t>EURODOM VODA d.o.o. Split, Put Supavla 19, OIB: 32965405071, MBS: 060190174</w:t>
      </w:r>
      <w:r w:rsidR="00634348">
        <w:rPr>
          <w:lang w:val="hr-HR"/>
        </w:rPr>
        <w:t xml:space="preserve">, dana </w:t>
      </w:r>
      <w:r w:rsidR="00021849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D02A7">
        <w:rPr>
          <w:lang w:val="hr-HR"/>
        </w:rPr>
        <w:t>EURODOM VODA d.o.o. Split, Put Supavla 19, OIB: 32965405071, MBS: 060190174</w:t>
      </w:r>
      <w:r>
        <w:rPr>
          <w:lang w:val="hr-HR"/>
        </w:rPr>
        <w:t xml:space="preserve">. Skraćeni stečajni postupak je otvoren dana </w:t>
      </w:r>
      <w:r w:rsidR="00021849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23E10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A6D29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D02A7">
        <w:rPr>
          <w:lang w:val="hr-HR"/>
        </w:rPr>
        <w:t>EURODOM VODA d.o.o. Split, Put Supavla 19, OIB: 32965405071, MBS: 060190174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0703C">
        <w:rPr>
          <w:lang w:val="hr-HR"/>
        </w:rPr>
        <w:t>24.11.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D02A7">
        <w:rPr>
          <w:lang w:val="hr-HR"/>
        </w:rPr>
        <w:t>EURODOM VODA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0703C">
        <w:rPr>
          <w:lang w:val="hr-HR"/>
        </w:rPr>
        <w:t>908</w:t>
      </w:r>
      <w:r>
        <w:rPr>
          <w:lang w:val="hr-HR"/>
        </w:rPr>
        <w:t xml:space="preserve"> dan</w:t>
      </w:r>
      <w:r w:rsidR="00F0703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D02A7">
        <w:rPr>
          <w:lang w:val="hr-HR"/>
        </w:rPr>
        <w:t>16.142,33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C35AE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21849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21EF4" w:rsidRPr="00021EF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D02A7">
      <w:t>2256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849"/>
    <w:rsid w:val="00021EF4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C7617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91AE5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23E10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35AE4"/>
    <w:rsid w:val="00C435B4"/>
    <w:rsid w:val="00C5093E"/>
    <w:rsid w:val="00C8591A"/>
    <w:rsid w:val="00C91421"/>
    <w:rsid w:val="00CC1B3F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A6D2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0703C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E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1E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1E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1E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E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1EF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1E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1E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St-2256/2015</izvorni_sadrzaj>
    <derivirana_varijabla naziv="DomainObject.Predmet.OznakaBroj_1">St-2256/2015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VODA d.o.o. za izvođenje vodoinstalaterskih i strojarskih instalacija u graditeljstvu</izvorni_sadrzaj>
    <derivirana_varijabla naziv="DomainObject.Predmet.ProtustrankaFormated_1">  EURODOM VODA d.o.o. za izvođenje vodoinstalaterskih i strojarskih instalacija u graditeljstvu</derivirana_varijabla>
  </DomainObject.Predmet.ProtustrankaFormated>
  <DomainObject.Predmet.ProtustrankaFormatedOIB>
    <izvorni_sadrzaj>  EURODOM VODA d.o.o. za izvođenje vodoinstalaterskih i strojarskih instalacija u graditeljstvu, OIB 32965405071</izvorni_sadrzaj>
    <derivirana_varijabla naziv="DomainObject.Predmet.ProtustrankaFormatedOIB_1">  EURODOM VODA d.o.o. za izvođenje vodoinstalaterskih i strojarskih instalacija u graditeljstvu, OIB 32965405071</derivirana_varijabla>
  </DomainObject.Predmet.ProtustrankaFormatedOIB>
  <DomainObject.Predmet.ProtustrankaFormatedWithAdress>
    <izvorni_sadrzaj> EURODOM VODA d.o.o. za izvođenje vodoinstalaterskih i strojarskih instalacija u graditeljstvu, Put Supavla 19, 21000 Split</izvorni_sadrzaj>
    <derivirana_varijabla naziv="DomainObject.Predmet.ProtustrankaFormatedWithAdress_1"> EURODOM VODA d.o.o. za izvođenje vodoinstalaterskih i strojarskih instalacija u graditeljstvu, Put Supavla 19, 21000 Split</derivirana_varijabla>
  </DomainObject.Predmet.ProtustrankaFormatedWithAdress>
  <DomainObject.Predmet.ProtustrankaFormatedWithAdressOIB>
    <izvorni_sadrzaj> EURODOM VODA d.o.o. za izvođenje vodoinstalaterskih i strojarskih instalacija u graditeljstvu, OIB 32965405071, Put Supavla 19, 21000 Split</izvorni_sadrzaj>
    <derivirana_varijabla naziv="DomainObject.Predmet.ProtustrankaFormatedWithAdressOIB_1"> EURODOM VODA d.o.o. za izvođenje vodoinstalaterskih i strojarskih instalacija u graditeljstvu, OIB 32965405071, Put Supavla 19, 21000 Split</derivirana_varijabla>
  </DomainObject.Predmet.ProtustrankaFormatedWithAdressOIB>
  <DomainObject.Predmet.ProtustrankaWithAdress>
    <izvorni_sadrzaj>EURODOM VODA d.o.o. za izvođenje vodoinstalaterskih i strojarskih instalacija u graditeljstvu Put Supavla 19, 21000 Split</izvorni_sadrzaj>
    <derivirana_varijabla naziv="DomainObject.Predmet.ProtustrankaWithAdress_1">EURODOM VODA d.o.o. za izvođenje vodoinstalaterskih i strojarskih instalacija u graditeljstvu Put Supavla 19, 21000 Split</derivirana_varijabla>
  </DomainObject.Predmet.ProtustrankaWithAdress>
  <DomainObject.Predmet.ProtustrankaWithAdressOIB>
    <izvorni_sadrzaj>EURODOM VODA d.o.o. za izvođenje vodoinstalaterskih i strojarskih instalacija u graditeljstvu, OIB 32965405071, Put Supavla 19, 21000 Split</izvorni_sadrzaj>
    <derivirana_varijabla naziv="DomainObject.Predmet.ProtustrankaWithAdressOIB_1">EURODOM VODA d.o.o. za izvođenje vodoinstalaterskih i strojarskih instalacija u graditeljstvu, OIB 32965405071, Put Supavla 19, 21000 Split</derivirana_varijabla>
  </DomainObject.Predmet.ProtustrankaWithAdressOIB>
  <DomainObject.Predmet.ProtustrankaNazivFormated>
    <izvorni_sadrzaj>EURODOM VODA d.o.o. za izvođenje vodoinstalaterskih i strojarskih instalacija u graditeljstvu</izvorni_sadrzaj>
    <derivirana_varijabla naziv="DomainObject.Predmet.ProtustrankaNazivFormated_1">EURODOM VODA d.o.o. za izvođenje vodoinstalaterskih i strojarskih instalacija u graditeljstvu</derivirana_varijabla>
  </DomainObject.Predmet.ProtustrankaNazivFormated>
  <DomainObject.Predmet.ProtustrankaNazivFormatedOIB>
    <izvorni_sadrzaj>EURODOM VODA d.o.o. za izvođenje vodoinstalaterskih i strojarskih instalacija u graditeljstvu, OIB 32965405071</izvorni_sadrzaj>
    <derivirana_varijabla naziv="DomainObject.Predmet.ProtustrankaNazivFormatedOIB_1">EURODOM VODA d.o.o. za izvođenje vodoinstalaterskih i strojarskih instalacija u graditeljstvu, OIB 32965405071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16142.33</izvorni_sadrzaj>
    <derivirana_varijabla naziv="DomainObject.Predmet.TrenutnaVrijednost_1">16142.33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EURODOM VODA d.o.o. za izvođenje vodoinstalaterskih i strojarskih instalacija u graditeljstvu</item>
    </izvorni_sadrzaj>
    <derivirana_varijabla naziv="DomainObject.Predmet.ProtuStrankaListFormated_1">
      <item>EURODOM VODA d.o.o. za izvođenje vodoinstalaterskih i strojarskih instalacija u graditeljstvu</item>
    </derivirana_varijabla>
  </DomainObject.Predmet.ProtuStrankaListFormated>
  <DomainObject.Predmet.ProtuStrankaListFormatedOIB>
    <izvorni_sadrzaj>
      <item>EURODOM VODA d.o.o. za izvođenje vodoinstalaterskih i strojarskih instalacija u graditeljstvu, OIB 32965405071</item>
    </izvorni_sadrzaj>
    <derivirana_varijabla naziv="DomainObject.Predmet.ProtuStrankaListFormatedOIB_1">
      <item>EURODOM VODA d.o.o. za izvođenje vodoinstalaterskih i strojarskih instalacija u graditeljstvu, OIB 32965405071</item>
    </derivirana_varijabla>
  </DomainObject.Predmet.ProtuStrankaListFormatedOIB>
  <DomainObject.Predmet.ProtuStrankaListFormatedWithAdress>
    <izvorni_sadrzaj>
      <item>EURODOM VODA d.o.o. za izvođenje vodoinstalaterskih i strojarskih instalacija u graditeljstvu, Put Supavla 19, 21000 Split</item>
    </izvorni_sadrzaj>
    <derivirana_varijabla naziv="DomainObject.Predmet.ProtuStrankaListFormatedWithAdress_1">
      <item>EURODOM VODA d.o.o. za izvođenje vodoinstalaterskih i strojarskih instalacija u graditeljstvu, Put Supavla 19, 21000 Split</item>
    </derivirana_varijabla>
  </DomainObject.Predmet.ProtuStrankaListFormatedWithAdress>
  <DomainObject.Predmet.ProtuStrankaListFormatedWithAdressOIB>
    <izvorni_sadrzaj>
      <item>EURODOM VODA d.o.o. za izvođenje vodoinstalaterskih i strojarskih instalacija u graditeljstvu, OIB 32965405071, Put Supavla 19, 21000 Split</item>
    </izvorni_sadrzaj>
    <derivirana_varijabla naziv="DomainObject.Predmet.ProtuStrankaListFormatedWithAdressOIB_1">
      <item>EURODOM VODA d.o.o. za izvođenje vodoinstalaterskih i strojarskih instalacija u graditeljstvu, OIB 32965405071, Put Supavla 19, 21000 Split</item>
    </derivirana_varijabla>
  </DomainObject.Predmet.ProtuStrankaListFormatedWithAdressOIB>
  <DomainObject.Predmet.ProtuStrankaListNazivFormated>
    <izvorni_sadrzaj>
      <item>EURODOM VODA d.o.o. za izvođenje vodoinstalaterskih i strojarskih instalacija u graditeljstvu</item>
    </izvorni_sadrzaj>
    <derivirana_varijabla naziv="DomainObject.Predmet.ProtuStrankaListNazivFormated_1">
      <item>EURODOM VODA d.o.o. za izvođenje vodoinstalaterskih i strojarskih instalacija u graditeljstvu</item>
    </derivirana_varijabla>
  </DomainObject.Predmet.ProtuStrankaListNazivFormated>
  <DomainObject.Predmet.ProtuStrankaListNazivFormatedOIB>
    <izvorni_sadrzaj>
      <item>EURODOM VODA d.o.o. za izvođenje vodoinstalaterskih i strojarskih instalacija u graditeljstvu, OIB 32965405071</item>
    </izvorni_sadrzaj>
    <derivirana_varijabla naziv="DomainObject.Predmet.ProtuStrankaListNazivFormatedOIB_1">
      <item>EURODOM VODA d.o.o. za izvođenje vodoinstalaterskih i strojarskih instalacija u graditeljstvu, OIB 32965405071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EURODOM VODA d.o.o. za izvođenje vodoinstalaterskih i strojarskih instalacija u graditeljstvu</izvorni_sadrzaj>
    <derivirana_varijabla naziv="DomainObject.Predmet.ProtustrankaIDrugi_1">EURODOM VODA d.o.o. za izvođenje vodoinstalaterskih i strojarskih instalacija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EURODOM VODA d.o.o. za izvođenje vodoinstalaterskih i strojarskih instalacija u graditeljstvu, OIB 32965405071, Put Supavla 19, 21000 Split</izvorni_sadrzaj>
    <derivirana_varijabla naziv="DomainObject.Predmet.ProtustrankaIDrugiAdressOIB_1">EURODOM VODA d.o.o. za izvođenje vodoinstalaterskih i strojarskih instalacija u graditeljstvu, OIB 32965405071,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 VODA d.o.o. za izvođenje vodoinstalaterskih i strojarskih instalacija u graditeljstvu</item>
      <item>FINANCIJSKA AGENCIJA, RC SPLIT</item>
    </izvorni_sadrzaj>
    <derivirana_varijabla naziv="DomainObject.Predmet.SudioniciListNaziv_1">
      <item>EURODOM VODA d.o.o. za izvođenje vodoinstalaterskih i strojarskih instalacija u graditeljstvu</item>
      <item>FINANCIJSKA AGENCIJA, RC SPLIT</item>
    </derivirana_varijabla>
  </DomainObject.Predmet.SudioniciListNaziv>
  <DomainObject.Predmet.SudioniciListAdressOIB>
    <izvorni_sadrzaj>
      <item>EURODOM VODA d.o.o. za izvođenje vodoinstalaterskih i strojarskih instalacija u graditeljstvu, OIB 32965405071, Put Supavla 19,21000 Split</item>
      <item>FINANCIJSKA AGENCIJA, RC SPLIT, OIB 85821130368, Mažuranićevo šetalište 24 b,21000 Split</item>
    </izvorni_sadrzaj>
    <derivirana_varijabla naziv="DomainObject.Predmet.SudioniciListAdressOIB_1">
      <item>EURODOM VODA d.o.o. za izvođenje vodoinstalaterskih i strojarskih instalacija u graditeljstvu, OIB 32965405071, Put Supavla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32965405071</item>
      <item>, OIB 85821130368</item>
    </izvorni_sadrzaj>
    <derivirana_varijabla naziv="DomainObject.Predmet.SudioniciListNazivOIB_1">
      <item>, OIB 32965405071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1592B-D88E-49A6-A8A8-3DC039C30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4002</properties:Characters>
  <properties:Lines>108</properties:Lines>
  <properties:Paragraphs>35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2016-03-30T06:17:00Z</cp:lastPrinted>
  <dcterms:modified xmlns:xsi="http://www.w3.org/2001/XMLSchema-instance" xsi:type="dcterms:W3CDTF">2016-03-30T06:18:00Z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