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82ef" w14:paraId="93282e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F44674">
        <w:t>DOM BOJE</w:t>
      </w:r>
      <w:r w:rsidR="002B0BF3">
        <w:t xml:space="preserve"> </w:t>
      </w:r>
      <w:r w:rsidR="00507036">
        <w:t>d</w:t>
      </w:r>
      <w:r w:rsidR="00524059">
        <w:t>.o.o.</w:t>
      </w:r>
      <w:r w:rsidR="006444A6">
        <w:t>,</w:t>
      </w:r>
      <w:r w:rsidR="00F44674">
        <w:t xml:space="preserve"> </w:t>
      </w:r>
      <w:r w:rsidR="00CA4FE1">
        <w:t>Zadar</w:t>
      </w:r>
      <w:r w:rsidR="006444A6">
        <w:t xml:space="preserve">, </w:t>
      </w:r>
      <w:r w:rsidR="00F44674">
        <w:t>Bana Josipa Jelačića 3/b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F44674">
        <w:t>37476347155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F44674">
        <w:t>14</w:t>
      </w:r>
      <w:r>
        <w:t>.</w:t>
      </w:r>
      <w:r w:rsidR="00B51EA5">
        <w:t xml:space="preserve"> </w:t>
      </w:r>
      <w:r w:rsidR="00F44674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90D9A">
        <w:t>4</w:t>
      </w:r>
      <w:r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44674" w:rsidRPr="00F44674">
        <w:t>DOM BOJE d.o.o., Zadar, Bana Josipa Jelačića 3/b, OIB: 37476347155</w:t>
      </w:r>
      <w:r w:rsidR="00990573">
        <w:t xml:space="preserve">, </w:t>
      </w:r>
      <w:r>
        <w:t xml:space="preserve">na temelju neizvršenih osnova za plaćanje iznosi </w:t>
      </w:r>
      <w:r w:rsidR="00F44674">
        <w:t>8</w:t>
      </w:r>
      <w:r w:rsidR="00990573">
        <w:t>.</w:t>
      </w:r>
      <w:r w:rsidR="00F44674">
        <w:t>717</w:t>
      </w:r>
      <w:r w:rsidR="00990573">
        <w:t>,</w:t>
      </w:r>
      <w:r w:rsidR="00F44674">
        <w:t>93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44674">
        <w:t>Igor Obradović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90D9A">
        <w:t>4</w:t>
      </w:r>
      <w:r w:rsidR="00814E35"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82BB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F44674">
      <w:t>309/17-6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F44674">
      <w:t>309</w:t>
    </w:r>
    <w:r w:rsidR="0076513B">
      <w:t>/1</w:t>
    </w:r>
    <w:r w:rsidR="00FF274E">
      <w:t>7</w:t>
    </w:r>
    <w:r w:rsidR="0076513B">
      <w:t>-</w:t>
    </w:r>
    <w:r w:rsidR="00F44674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0640B"/>
    <w:rsid w:val="00284EA7"/>
    <w:rsid w:val="002B0BF3"/>
    <w:rsid w:val="002D6E29"/>
    <w:rsid w:val="002F1F17"/>
    <w:rsid w:val="002F6CBF"/>
    <w:rsid w:val="00325DFC"/>
    <w:rsid w:val="00395D66"/>
    <w:rsid w:val="003D6394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82BB3"/>
    <w:rsid w:val="00792826"/>
    <w:rsid w:val="007B18A1"/>
    <w:rsid w:val="007C3674"/>
    <w:rsid w:val="007C60A5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0D9A"/>
    <w:rsid w:val="00B94422"/>
    <w:rsid w:val="00BA4D2C"/>
    <w:rsid w:val="00BD7E97"/>
    <w:rsid w:val="00C34A83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3ACF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44674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BOJE d.o.o. za proizvodnju i prodaju boja i ljepila</izvorni_sadrzaj>
    <derivirana_varijabla naziv="DomainObject.Predmet.ProtustrankaFormated_1">  DOM BOJE d.o.o. za proizvodnju i prodaju boja i ljepila</derivirana_varijabla>
  </DomainObject.Predmet.ProtustrankaFormated>
  <DomainObject.Predmet.ProtustrankaFormatedOIB>
    <izvorni_sadrzaj>  DOM BOJE d.o.o. za proizvodnju i prodaju boja i ljepila, OIB 37476347155</izvorni_sadrzaj>
    <derivirana_varijabla naziv="DomainObject.Predmet.ProtustrankaFormatedOIB_1">  DOM BOJE d.o.o. za proizvodnju i prodaju boja i ljepila, OIB 37476347155</derivirana_varijabla>
  </DomainObject.Predmet.ProtustrankaFormatedOIB>
  <DomainObject.Predmet.ProtustrankaFormatedWithAdress>
    <izvorni_sadrzaj> DOM BOJE d.o.o. za proizvodnju i prodaju boja i ljepila, Bana Josipa Jelačića 3/b, 23000 Zadar</izvorni_sadrzaj>
    <derivirana_varijabla naziv="DomainObject.Predmet.ProtustrankaFormatedWithAdress_1"> DOM BOJE d.o.o. za proizvodnju i prodaju boja i ljepila, Bana Josipa Jelačića 3/b, 23000 Zadar</derivirana_varijabla>
  </DomainObject.Predmet.ProtustrankaFormatedWithAdress>
  <DomainObject.Predmet.ProtustrankaFormatedWithAdressOIB>
    <izvorni_sadrzaj> DOM BOJE d.o.o. za proizvodnju i prodaju boja i ljepila, OIB 37476347155, Bana Josipa Jelačića 3/b, 23000 Zadar</izvorni_sadrzaj>
    <derivirana_varijabla naziv="DomainObject.Predmet.ProtustrankaFormatedWithAdressOIB_1"> DOM BOJE d.o.o. za proizvodnju i prodaju boja i ljepila, OIB 37476347155, Bana Josipa Jelačića 3/b, 23000 Zadar</derivirana_varijabla>
  </DomainObject.Predmet.ProtustrankaFormatedWithAdressOIB>
  <DomainObject.Predmet.ProtustrankaWithAdress>
    <izvorni_sadrzaj>DOM BOJE d.o.o. za proizvodnju i prodaju boja i ljepila Bana Josipa Jelačića 3/b, 23000 Zadar</izvorni_sadrzaj>
    <derivirana_varijabla naziv="DomainObject.Predmet.ProtustrankaWithAdress_1">DOM BOJE d.o.o. za proizvodnju i prodaju boja i ljepila Bana Josipa Jelačića 3/b, 23000 Zadar</derivirana_varijabla>
  </DomainObject.Predmet.ProtustrankaWithAdress>
  <DomainObject.Predmet.ProtustrankaWithAdressOIB>
    <izvorni_sadrzaj>DOM BOJE d.o.o. za proizvodnju i prodaju boja i ljepila, OIB 37476347155, Bana Josipa Jelačića 3/b, 23000 Zadar</izvorni_sadrzaj>
    <derivirana_varijabla naziv="DomainObject.Predmet.ProtustrankaWithAdressOIB_1">DOM BOJE d.o.o. za proizvodnju i prodaju boja i ljepila, OIB 37476347155, Bana Josipa Jelačića 3/b, 23000 Zadar</derivirana_varijabla>
  </DomainObject.Predmet.ProtustrankaWithAdressOIB>
  <DomainObject.Predmet.ProtustrankaNazivFormated>
    <izvorni_sadrzaj>DOM BOJE d.o.o. za proizvodnju i prodaju boja i ljepila</izvorni_sadrzaj>
    <derivirana_varijabla naziv="DomainObject.Predmet.ProtustrankaNazivFormated_1">DOM BOJE d.o.o. za proizvodnju i prodaju boja i ljepila</derivirana_varijabla>
  </DomainObject.Predmet.ProtustrankaNazivFormated>
  <DomainObject.Predmet.ProtustrankaNazivFormatedOIB>
    <izvorni_sadrzaj>DOM BOJE d.o.o. za proizvodnju i prodaju boja i ljepila, OIB 37476347155</izvorni_sadrzaj>
    <derivirana_varijabla naziv="DomainObject.Predmet.ProtustrankaNazivFormatedOIB_1">DOM BOJE d.o.o. za proizvodnju i prodaju boja i ljepila, OIB 37476347155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BOJE d.o.o. za proizvodnju i prodaju boja i ljepila</item>
    </izvorni_sadrzaj>
    <derivirana_varijabla naziv="DomainObject.Predmet.ProtuStrankaListFormated_1">
      <item>DOM BOJE d.o.o. za proizvodnju i prodaju boja i ljepila</item>
    </derivirana_varijabla>
  </DomainObject.Predmet.ProtuStrankaListFormated>
  <DomainObject.Predmet.ProtuStrankaListFormatedOIB>
    <izvorni_sadrzaj>
      <item>DOM BOJE d.o.o. za proizvodnju i prodaju boja i ljepila, OIB 37476347155</item>
    </izvorni_sadrzaj>
    <derivirana_varijabla naziv="DomainObject.Predmet.ProtuStrankaListFormatedOIB_1">
      <item>DOM BOJE d.o.o. za proizvodnju i prodaju boja i ljepila, OIB 37476347155</item>
    </derivirana_varijabla>
  </DomainObject.Predmet.ProtuStrankaListFormatedOIB>
  <DomainObject.Predmet.ProtuStrankaListFormatedWithAdress>
    <izvorni_sadrzaj>
      <item>DOM BOJE d.o.o. za proizvodnju i prodaju boja i ljepila, Bana Josipa Jelačića 3/b, 23000 Zadar</item>
    </izvorni_sadrzaj>
    <derivirana_varijabla naziv="DomainObject.Predmet.ProtuStrankaListFormatedWithAdress_1">
      <item>DOM BOJE d.o.o. za proizvodnju i prodaju boja i ljepila, Bana Josipa Jelačića 3/b, 23000 Zadar</item>
    </derivirana_varijabla>
  </DomainObject.Predmet.ProtuStrankaListFormatedWithAdress>
  <DomainObject.Predmet.ProtuStrankaListFormatedWithAdressOIB>
    <izvorni_sadrzaj>
      <item>DOM BOJE d.o.o. za proizvodnju i prodaju boja i ljepila, OIB 37476347155, Bana Josipa Jelačića 3/b, 23000 Zadar</item>
    </izvorni_sadrzaj>
    <derivirana_varijabla naziv="DomainObject.Predmet.ProtuStrankaListFormatedWithAdressOIB_1">
      <item>DOM BOJE d.o.o. za proizvodnju i prodaju boja i ljepila, OIB 37476347155, Bana Josipa Jelačića 3/b, 23000 Zadar</item>
    </derivirana_varijabla>
  </DomainObject.Predmet.ProtuStrankaListFormatedWithAdressOIB>
  <DomainObject.Predmet.ProtuStrankaListNazivFormated>
    <izvorni_sadrzaj>
      <item>DOM BOJE d.o.o. za proizvodnju i prodaju boja i ljepila</item>
    </izvorni_sadrzaj>
    <derivirana_varijabla naziv="DomainObject.Predmet.ProtuStrankaListNazivFormated_1">
      <item>DOM BOJE d.o.o. za proizvodnju i prodaju boja i ljepila</item>
    </derivirana_varijabla>
  </DomainObject.Predmet.ProtuStrankaListNazivFormated>
  <DomainObject.Predmet.ProtuStrankaListNazivFormatedOIB>
    <izvorni_sadrzaj>
      <item>DOM BOJE d.o.o. za proizvodnju i prodaju boja i ljepila, OIB 37476347155</item>
    </izvorni_sadrzaj>
    <derivirana_varijabla naziv="DomainObject.Predmet.ProtuStrankaListNazivFormatedOIB_1">
      <item>DOM BOJE d.o.o. za proizvodnju i prodaju boja i ljepila, OIB 37476347155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BOJE d.o.o. za proizvodnju i prodaju boja i ljepila</izvorni_sadrzaj>
    <derivirana_varijabla naziv="DomainObject.Predmet.ProtustrankaIDrugi_1">DOM BOJE d.o.o. za proizvodnju i prodaju boja i ljepila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BOJE d.o.o. za proizvodnju i prodaju boja i ljepila, OIB 37476347155, Bana Josipa Jelačića 3/b, 23000 Zadar</izvorni_sadrzaj>
    <derivirana_varijabla naziv="DomainObject.Predmet.ProtustrankaIDrugiAdressOIB_1">DOM BOJE d.o.o. za proizvodnju i prodaju boja i ljepila, OIB 37476347155, Bana Josipa Jelačića 3/b,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BOJE d.o.o. za proizvodnju i prodaju boja i ljepila</item>
    </izvorni_sadrzaj>
    <derivirana_varijabla naziv="DomainObject.Predmet.SudioniciListNaziv_1">
      <item>FINA</item>
      <item>DOM BOJE d.o.o. za proizvodnju i prodaju boja i ljepila</item>
    </derivirana_varijabla>
  </DomainObject.Predmet.SudioniciListNaziv>
  <DomainObject.Predmet.SudioniciListAdressOIB>
    <izvorni_sadrzaj>
      <item>FINA, OIB 85821130368</item>
      <item>DOM BOJE d.o.o. za proizvodnju i prodaju boja i ljepila, OIB 37476347155, Bana Josipa Jelačića 3/b,23000 Zadar</item>
    </izvorni_sadrzaj>
    <derivirana_varijabla naziv="DomainObject.Predmet.SudioniciListAdressOIB_1">
      <item>FINA, OIB 85821130368</item>
      <item>DOM BOJE d.o.o. za proizvodnju i prodaju boja i ljepila, OIB 37476347155, Bana Josipa Jelačića 3/b,23000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37476347155</item>
    </izvorni_sadrzaj>
    <derivirana_varijabla naziv="DomainObject.Predmet.SudioniciListNazivOIB_1">
      <item>, OIB 85821130368</item>
      <item>, OIB 37476347155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461D4-747B-4ED2-9FB2-9B6034694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1977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2017-08-04T05:59:00Z</dcterms:created>
  <dc:creator>Tina Grgas</dc:creator>
  <cp:lastModifiedBy>wsadmin</cp:lastModifiedBy>
  <cp:lastPrinted>2017-08-04T06:02:00Z</cp:lastPrinted>
  <dcterms:modified xmlns:xsi="http://www.w3.org/2001/XMLSchema-instance" xsi:type="dcterms:W3CDTF">2017-08-23T06:02:00Z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