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96ecb" w14:paraId="6c96ecb" w:rsidRDefault="004D0615" w:rsidP="004D0615" w:rsidR="004D0615">
      <w:pPr>
        <w15:collapsed w:val="false"/>
      </w:pPr>
      <w:bookmarkStart w:name="_GoBack" w:id="0"/>
      <w:bookmarkEnd w:id="0"/>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E77618" w:rsidP="004D0615" w:rsidR="00E77618"/>
    <w:p w:rsidRDefault="00E77618" w:rsidP="004D0615" w:rsidR="00E77618"/>
    <w:p w:rsidRDefault="004D0615" w:rsidP="004D0615" w:rsidR="004D0615">
      <w:pPr>
        <w:jc w:val="center"/>
      </w:pPr>
      <w:r>
        <w:t>U   I M E   R E P U B L I K E   H R V A T S K E</w:t>
      </w:r>
    </w:p>
    <w:p w:rsidRDefault="004D0615" w:rsidP="004D0615" w:rsidR="004D0615">
      <w:pPr>
        <w:jc w:val="center"/>
      </w:pPr>
      <w:r>
        <w:t>R J E Š E N J E</w:t>
      </w:r>
    </w:p>
    <w:p w:rsidRDefault="00907DBC" w:rsidP="00907DBC" w:rsidR="00907DBC">
      <w:pPr>
        <w:rPr>
          <w:b/>
        </w:rPr>
      </w:pPr>
    </w:p>
    <w:p w:rsidRDefault="001508B9" w:rsidP="00907DBC" w:rsidR="001508B9">
      <w:pPr>
        <w:rPr>
          <w:b/>
        </w:rPr>
      </w:pPr>
    </w:p>
    <w:p w:rsidRDefault="00447A90" w:rsidP="001B0E7B" w:rsidR="00161D98">
      <w:pPr>
        <w:ind w:firstLine="708"/>
        <w:jc w:val="both"/>
      </w:pPr>
      <w:r>
        <w:t>Trgovački sud u Osijeku, po sucu Jadranki Herman, kao stečajnom sucu, povodom prijedloga FINANCIJSKE AGENCIJE ZAGREB  Regionalni centar Osijek, Podružnica Osijek, Lorenza Jegera 3, za otvaranje stečajnog  postupka nad dužnikom GRADSKE NEKRETNINE Vit d.o.o. za trgovinu, putnička agencija, Vukovar, Priljevo Obala bb,  MBS: 030001020, OIB: 34171950348</w:t>
      </w:r>
      <w:r w:rsidR="005E4BA5">
        <w:t>, dana 27</w:t>
      </w:r>
      <w:r w:rsidR="001508B9">
        <w:t xml:space="preserve">. veljače 2018.                                     </w:t>
      </w:r>
      <w:r w:rsidR="001B0E7B">
        <w:t xml:space="preserve">                                     </w:t>
      </w:r>
    </w:p>
    <w:p w:rsidRDefault="008251A8" w:rsidP="001B0E7B" w:rsidR="008251A8">
      <w:pPr>
        <w:ind w:firstLine="708"/>
        <w:jc w:val="both"/>
      </w:pPr>
    </w:p>
    <w:p w:rsidRDefault="001508B9" w:rsidP="001B0E7B" w:rsidR="001508B9">
      <w:pPr>
        <w:ind w:firstLine="708"/>
        <w:jc w:val="both"/>
      </w:pPr>
    </w:p>
    <w:p w:rsidRDefault="004D0615" w:rsidP="004D0615" w:rsidR="004D0615">
      <w:pPr>
        <w:jc w:val="center"/>
      </w:pPr>
      <w:r>
        <w:t>r i j e š i o   j e</w:t>
      </w:r>
    </w:p>
    <w:p w:rsidRDefault="003A0280" w:rsidP="009A6857" w:rsidR="003A0280">
      <w:pPr>
        <w:pStyle w:val="Tijeloteksta"/>
      </w:pPr>
    </w:p>
    <w:p w:rsidRDefault="000B6709" w:rsidP="009A6857" w:rsidR="000B6709" w:rsidRPr="00BB13AD">
      <w:pPr>
        <w:pStyle w:val="Tijeloteksta"/>
      </w:pPr>
    </w:p>
    <w:p w:rsidRDefault="009A6857" w:rsidP="009A6857" w:rsidR="009A6857" w:rsidRPr="001508B9">
      <w:pPr>
        <w:pStyle w:val="Tijeloteksta"/>
        <w:numPr>
          <w:ilvl w:val="0"/>
          <w:numId w:val="25"/>
        </w:numPr>
        <w:rPr>
          <w:bCs/>
        </w:rPr>
      </w:pPr>
      <w:r>
        <w:rPr>
          <w:bCs/>
        </w:rPr>
        <w:t>OTVARA SE stečajni postupak nad dužnikom</w:t>
      </w:r>
      <w:r w:rsidR="005F32B9">
        <w:t xml:space="preserve"> </w:t>
      </w:r>
      <w:r w:rsidR="005E4BA5">
        <w:t>GRADSKE NEKRETNINE Vit d.o.o. za trgovinu, putnička agencija, Vukovar, Priljevo Obala bb,  MBS: 030001020, OIB: 34171950348.</w:t>
      </w:r>
    </w:p>
    <w:p w:rsidRDefault="001508B9" w:rsidP="001508B9" w:rsidR="001508B9" w:rsidRPr="00884FFF">
      <w:pPr>
        <w:pStyle w:val="Tijeloteksta"/>
        <w:ind w:left="1065"/>
        <w:rPr>
          <w:bCs/>
        </w:rPr>
      </w:pPr>
    </w:p>
    <w:p w:rsidRDefault="009A6857" w:rsidP="00C91077" w:rsidR="00C91077" w:rsidRPr="006B19F3">
      <w:pPr>
        <w:pStyle w:val="Tijeloteksta"/>
        <w:numPr>
          <w:ilvl w:val="0"/>
          <w:numId w:val="25"/>
        </w:numPr>
        <w:rPr>
          <w:bCs/>
        </w:rPr>
      </w:pPr>
      <w:r>
        <w:t xml:space="preserve">Za stečajnog upravitelja imenuje se </w:t>
      </w:r>
      <w:r w:rsidR="005E4BA5">
        <w:t>Marijana Božić dipl. iur., Osijek, Sjenjak 50, OIB 73513875321.</w:t>
      </w:r>
    </w:p>
    <w:p w:rsidRDefault="00C91077" w:rsidP="00C91077" w:rsidR="00C91077" w:rsidRPr="002952D6">
      <w:pPr>
        <w:pStyle w:val="Tijeloteksta"/>
        <w:rPr>
          <w:bCs/>
        </w:rPr>
      </w:pPr>
    </w:p>
    <w:p w:rsidRDefault="009A6857" w:rsidP="009A6857" w:rsidR="009A6857" w:rsidRPr="001508B9">
      <w:pPr>
        <w:pStyle w:val="Tijeloteksta"/>
        <w:numPr>
          <w:ilvl w:val="0"/>
          <w:numId w:val="25"/>
        </w:numPr>
        <w:rPr>
          <w:bCs/>
        </w:rPr>
      </w:pPr>
      <w:r>
        <w:rPr>
          <w:bCs/>
        </w:rPr>
        <w:t>ZAKLJUČUJE SE stečajni postupak nad dužnikom</w:t>
      </w:r>
      <w:r w:rsidR="005E4BA5">
        <w:rPr>
          <w:color w:val="000000"/>
        </w:rPr>
        <w:t xml:space="preserve"> </w:t>
      </w:r>
      <w:r w:rsidR="005E4BA5">
        <w:t>GRADSKE NEKRETNINE Vit d.o.o. za trgovinu, putnička agencija, Vukovar, Priljevo Obala bb,  MBS: 030001020, OIB: 34171950348.</w:t>
      </w:r>
    </w:p>
    <w:p w:rsidRDefault="001508B9" w:rsidP="001508B9" w:rsidR="001508B9" w:rsidRPr="008D6901">
      <w:pPr>
        <w:pStyle w:val="Tijeloteksta"/>
        <w:rPr>
          <w:bCs/>
        </w:rPr>
      </w:pPr>
    </w:p>
    <w:p w:rsidRDefault="009A6857" w:rsidP="00E77618" w:rsidR="00801F0E">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D51541" w:rsidP="00E77618" w:rsidR="00D51541" w:rsidRPr="00E77618">
      <w:pPr>
        <w:pStyle w:val="Tijeloteksta"/>
        <w:ind w:left="1065"/>
        <w:rPr>
          <w:bCs/>
        </w:rPr>
      </w:pPr>
    </w:p>
    <w:p w:rsidRDefault="009A6857" w:rsidP="009A6857" w:rsidR="009A6857">
      <w:pPr>
        <w:pStyle w:val="Tijeloteksta"/>
        <w:jc w:val="center"/>
        <w:rPr>
          <w:bCs/>
        </w:rPr>
      </w:pPr>
      <w:r w:rsidRPr="00A010AF">
        <w:rPr>
          <w:bCs/>
        </w:rPr>
        <w:t>Obrazloženje</w:t>
      </w:r>
    </w:p>
    <w:p w:rsidRDefault="0090346E" w:rsidP="00AB27B6" w:rsidR="0090346E">
      <w:pPr>
        <w:jc w:val="both"/>
        <w:rPr>
          <w:bCs/>
        </w:rPr>
      </w:pPr>
    </w:p>
    <w:p w:rsidRDefault="008251A8" w:rsidP="00AB27B6" w:rsidR="008251A8" w:rsidRPr="00A04A26">
      <w:pPr>
        <w:jc w:val="both"/>
        <w:rPr>
          <w:bCs/>
        </w:rPr>
      </w:pPr>
    </w:p>
    <w:p w:rsidRDefault="007339A5" w:rsidP="005E4BA5" w:rsidR="005E4BA5">
      <w:pPr>
        <w:pStyle w:val="Tijeloteksta"/>
      </w:pPr>
      <w:r>
        <w:rPr>
          <w:bCs/>
        </w:rPr>
        <w:tab/>
      </w:r>
      <w:r w:rsidR="005E4BA5">
        <w:rPr>
          <w:bCs/>
        </w:rPr>
        <w:t xml:space="preserve">Predlagatelj FINA je dana 23. siječnja 2017. podnijela ovom sudu prijedlog za pokretanje stečajnog postupka nad dužnikom </w:t>
      </w:r>
      <w:r w:rsidR="005E4BA5">
        <w:t>GRADSKE NEKRETNINE Vit d.o.o. za trgovinu, putnička agencija, Vukovar, Priljevo Obala bb,  MBS: 030001020, OIB: 34171950348, temeljem odredbe članka 110. stav 1. Stečajnog zakona (Narodne novine 71/15) .</w:t>
      </w:r>
    </w:p>
    <w:p w:rsidRDefault="005E4BA5" w:rsidP="005E4BA5" w:rsidR="005E4BA5">
      <w:pPr>
        <w:pStyle w:val="Tijeloteksta"/>
      </w:pPr>
    </w:p>
    <w:p w:rsidRDefault="005E4BA5" w:rsidP="005E4BA5" w:rsidR="003457E2">
      <w:pPr>
        <w:pStyle w:val="Tijeloteksta"/>
      </w:pPr>
      <w:r>
        <w:tab/>
        <w:t xml:space="preserve">U prijedlogu navodi da na dan 19. 01 2017. dužnik u Očevidniku redoslijeda osnova za plaćanje ima evidentirane neizvršene osnove za plaćanje u ukupnom iznosu od </w:t>
      </w:r>
    </w:p>
    <w:p w:rsidRDefault="003457E2" w:rsidP="005E4BA5" w:rsidR="003457E2">
      <w:pPr>
        <w:pStyle w:val="Tijeloteksta"/>
      </w:pPr>
    </w:p>
    <w:p w:rsidRDefault="003457E2" w:rsidP="003457E2" w:rsidR="003457E2">
      <w:pPr>
        <w:pStyle w:val="Tijeloteksta"/>
        <w:jc w:val="center"/>
      </w:pPr>
      <w:r>
        <w:lastRenderedPageBreak/>
        <w:t>2</w:t>
      </w:r>
    </w:p>
    <w:p w:rsidRDefault="003457E2" w:rsidP="005E4BA5" w:rsidR="003457E2">
      <w:pPr>
        <w:pStyle w:val="Tijeloteksta"/>
      </w:pPr>
    </w:p>
    <w:p w:rsidRDefault="003457E2" w:rsidP="005E4BA5" w:rsidR="003457E2">
      <w:pPr>
        <w:pStyle w:val="Tijeloteksta"/>
      </w:pPr>
    </w:p>
    <w:p w:rsidRDefault="005E4BA5" w:rsidP="005E4BA5" w:rsidR="005E4BA5">
      <w:pPr>
        <w:pStyle w:val="Tijeloteksta"/>
      </w:pPr>
      <w:r>
        <w:t>31.983,50 kn u koji iznos je uračunata i kamata i naknada FINE za provedbe ovrhe na novčanim sredstvima dužnika. Nadalje navodi da dužnik ima 1 zaposlenog radnika.</w:t>
      </w:r>
    </w:p>
    <w:p w:rsidRDefault="005E4BA5" w:rsidP="005E4BA5" w:rsidR="005E4BA5">
      <w:pPr>
        <w:pStyle w:val="Tijeloteksta"/>
      </w:pPr>
    </w:p>
    <w:p w:rsidRDefault="005E4BA5" w:rsidP="005E4BA5" w:rsidR="005E4BA5">
      <w:pPr>
        <w:pStyle w:val="Tijeloteksta"/>
        <w:ind w:firstLine="708"/>
      </w:pPr>
      <w:r>
        <w:t>Dostavlja popis računa i oročenih novčanih sredstava dužnika na dan 19. 01 2017., te navodi da na temelju čl. 112. st. 5. Stečajnog zakona dužnik na dan 19. 01. 2017. na ime predujma za namirenje troškova stečajnog postupka ima zaplijenjenih novčanih sredstva u iznosu od 1.325,00 kn.</w:t>
      </w:r>
    </w:p>
    <w:p w:rsidRDefault="005E4BA5" w:rsidP="005E4BA5" w:rsidR="005E4BA5">
      <w:pPr>
        <w:pStyle w:val="Tijeloteksta"/>
        <w:ind w:firstLine="708"/>
        <w:rPr>
          <w:bCs/>
        </w:rPr>
      </w:pPr>
    </w:p>
    <w:p w:rsidRDefault="005E4BA5" w:rsidP="005E4BA5" w:rsidR="005E4BA5">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3A0280" w:rsidP="005E4BA5" w:rsidR="003A0280">
      <w:pPr>
        <w:pStyle w:val="Tijeloteksta"/>
        <w:rPr>
          <w:bCs/>
        </w:rP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DF0C90">
        <w:rPr>
          <w:bCs/>
        </w:rPr>
        <w:t>a Marijana Božić iz Osijeka</w:t>
      </w:r>
      <w:r w:rsidR="0017649E">
        <w:rPr>
          <w:bCs/>
        </w:rPr>
        <w:t>,</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93B20">
        <w:rPr>
          <w:bCs/>
        </w:rPr>
        <w:t xml:space="preserve"> </w:t>
      </w:r>
      <w:r w:rsidR="008C1A1F">
        <w:rPr>
          <w:bCs/>
        </w:rPr>
        <w:t>1. veljaču</w:t>
      </w:r>
      <w:r w:rsidR="00DF0C90">
        <w:rPr>
          <w:bCs/>
        </w:rPr>
        <w:t xml:space="preserve"> 2018.</w:t>
      </w:r>
      <w:r>
        <w:rPr>
          <w:bCs/>
        </w:rPr>
        <w:t xml:space="preserve"> godine. </w:t>
      </w:r>
    </w:p>
    <w:p w:rsidRDefault="00E77618" w:rsidP="009A6857" w:rsidR="00E77618">
      <w:pPr>
        <w:pStyle w:val="Tijeloteksta"/>
        <w:rPr>
          <w:bCs/>
        </w:rPr>
      </w:pPr>
    </w:p>
    <w:p w:rsidRDefault="009A6857" w:rsidP="00D1576D" w:rsidR="00B63817">
      <w:pPr>
        <w:ind w:firstLine="708"/>
        <w:jc w:val="both"/>
        <w:rPr>
          <w:bCs/>
        </w:rPr>
      </w:pPr>
      <w:r>
        <w:rPr>
          <w:bCs/>
        </w:rPr>
        <w:t xml:space="preserve">Na ročištu radi rasprave o uvjetima za otvaranje stečajnog postupka održanom dana  </w:t>
      </w:r>
      <w:r w:rsidR="008C1A1F">
        <w:rPr>
          <w:bCs/>
        </w:rPr>
        <w:t>1. veljače</w:t>
      </w:r>
      <w:r w:rsidR="00E61EAB">
        <w:rPr>
          <w:bCs/>
        </w:rPr>
        <w:t xml:space="preserve"> 2018</w:t>
      </w:r>
      <w:r>
        <w:rPr>
          <w:bCs/>
        </w:rPr>
        <w:t>. godine,</w:t>
      </w:r>
      <w:r w:rsidR="00B63817">
        <w:rPr>
          <w:bCs/>
        </w:rPr>
        <w:t xml:space="preserve"> u odsutnosti uredno pozvanog </w:t>
      </w:r>
      <w:r w:rsidR="00C21C96">
        <w:rPr>
          <w:bCs/>
        </w:rPr>
        <w:t xml:space="preserve"> predlagatelja FINE Regionalni centar Osijek i uredno pozvanog dužnika,</w:t>
      </w:r>
      <w:r w:rsidR="007E6AC8">
        <w:rPr>
          <w:bCs/>
        </w:rPr>
        <w:t xml:space="preserve"> pročitan je</w:t>
      </w:r>
      <w:r w:rsidR="004F066B">
        <w:rPr>
          <w:bCs/>
        </w:rPr>
        <w:t xml:space="preserve">: </w:t>
      </w:r>
      <w:r w:rsidR="008C1A1F">
        <w:t>prijedlog od 23.1.2017., izvadak iz sudskog registra od 30.1.2017., potvrda FINE RC Osijek o blokadi žiro računa na dan 11.12.207., izvješće privremene stečajne upraviteljice od 5.1.2018.,  potvrda Zemljišno knjižnog odjela Općinskog suda u Vukovaru od 15.12.2017., uvjerenje MUP PU Vukovarsko-srijemska od 18.12.2017., bilanca dužnika za 2017. godinu, potvrda  RH MF Porezna uprava Područni ured Vukovar od 19.12.2017. godine, očevidnik o redoslijedu plaćanja FINE Zagreb na dan 18.12.2017. godine.</w:t>
      </w:r>
    </w:p>
    <w:p w:rsidRDefault="00B63817" w:rsidP="00D1576D" w:rsidR="00B63817">
      <w:pPr>
        <w:ind w:firstLine="708"/>
        <w:jc w:val="both"/>
        <w:rPr>
          <w:bCs/>
        </w:rPr>
      </w:pPr>
    </w:p>
    <w:p w:rsidRDefault="00B63817" w:rsidP="008C1A1F" w:rsidR="008C1A1F">
      <w:pPr>
        <w:ind w:firstLine="708"/>
        <w:jc w:val="both"/>
      </w:pPr>
      <w:r>
        <w:rPr>
          <w:bCs/>
        </w:rPr>
        <w:t xml:space="preserve">Iz izvještaja privremenog stečajnog upravitelja razvidno </w:t>
      </w:r>
      <w:r w:rsidR="007E6AC8">
        <w:t xml:space="preserve">je </w:t>
      </w:r>
      <w:r w:rsidR="008C1A1F">
        <w:t xml:space="preserve">da je žiro račun dužnika na dan  28.12.2017. blokiran za iznos od 63.364,694 kn a  broj dana neprekidne blokade iznosi 462 dana. Prema bilanci dužnika na dan 31.12.2017. vrijednost dugotrajne imovine iskazana je u iznosu od 0,00 kn a vrijednost kratkotrajne imovine u iznosu od 86.262,00 kn. Kratkotrajnu imovinu dužnika čine potraživanja od kupaca. Uvidom u dostavljene kartice kupaca utvrđeno je da su sva potraživanja u zastari budući dužnik nije pokretao postupke prisilne naplate. Dužnik nije upisan kao vlasnik nekretnina. Kod Općinskog suda u Vukovaru Zemljišno-knjižni odjel Vukovar a također dužnik u vlasništvu nema niti pokretnine i nije evidentiran kao vlasnik motornih vozila. Prema podacima RH MF Porezna uprava Područni ured Vukovar dug dužnika s osnova poreza i doprinosa na dan 18.12.2017. iznosi 39.385,69 kn. Dužnik ima jednog zaposlenog radnika i to zakonskog zastupnika. </w:t>
      </w:r>
    </w:p>
    <w:p w:rsidRDefault="008C1A1F" w:rsidP="008C1A1F" w:rsidR="008C1A1F">
      <w:pPr>
        <w:jc w:val="both"/>
      </w:pPr>
    </w:p>
    <w:p w:rsidRDefault="008C1A1F" w:rsidP="008C1A1F" w:rsidR="003457E2">
      <w:pPr>
        <w:jc w:val="both"/>
      </w:pPr>
      <w:r>
        <w:tab/>
        <w:t xml:space="preserve">Na temelju podataka navedenih u izvješću privremena stečajna upraviteljica izvodi zaključak da je stečajni dužnik nesposoban za plaćanje, te budući da je kod dužnika ispunjen jedan od stečajnih razloga predviđenih čl. 5. Stečajnog zakona (Narodne novine 71/15), a dužnik nema imovine </w:t>
      </w:r>
      <w:r w:rsidR="003457E2">
        <w:t xml:space="preserve">  </w:t>
      </w:r>
      <w:r>
        <w:t>ni</w:t>
      </w:r>
      <w:r w:rsidR="003457E2">
        <w:t xml:space="preserve"> </w:t>
      </w:r>
      <w:r>
        <w:t xml:space="preserve"> za namirenje stečajnog postupka, predlaže stečajnom </w:t>
      </w:r>
    </w:p>
    <w:p w:rsidRDefault="003457E2" w:rsidP="003457E2" w:rsidR="003457E2">
      <w:pPr>
        <w:jc w:val="center"/>
      </w:pPr>
      <w:r>
        <w:lastRenderedPageBreak/>
        <w:t>3</w:t>
      </w:r>
    </w:p>
    <w:p w:rsidRDefault="003457E2" w:rsidP="008C1A1F" w:rsidR="003457E2">
      <w:pPr>
        <w:jc w:val="both"/>
      </w:pPr>
    </w:p>
    <w:p w:rsidRDefault="003457E2" w:rsidP="008C1A1F" w:rsidR="003457E2">
      <w:pPr>
        <w:jc w:val="both"/>
      </w:pPr>
    </w:p>
    <w:p w:rsidRDefault="008C1A1F" w:rsidP="008C1A1F" w:rsidR="008C1A1F">
      <w:pPr>
        <w:jc w:val="both"/>
      </w:pPr>
      <w:r>
        <w:t xml:space="preserve">sucu, sukladno čl. 132. Stečajnog zakona donošenje rješenja o otvaranju i zaključenju stečajnog postupka nad dužnikom. </w:t>
      </w:r>
    </w:p>
    <w:p w:rsidRDefault="006B4CA7" w:rsidP="003457E2" w:rsidR="006B4CA7">
      <w:pPr>
        <w:jc w:val="both"/>
        <w:rPr>
          <w:bCs/>
        </w:rPr>
      </w:pPr>
    </w:p>
    <w:p w:rsidRDefault="009A6857" w:rsidP="008C1A1F" w:rsidR="009A6857">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4854E7">
        <w:rPr>
          <w:bCs/>
        </w:rPr>
        <w:t>-</w:t>
      </w:r>
      <w:r w:rsidR="00025230">
        <w:rPr>
          <w:bCs/>
        </w:rPr>
        <w:t xml:space="preserve">46/17-14  </w:t>
      </w:r>
      <w:r w:rsidR="0076011B">
        <w:rPr>
          <w:bCs/>
        </w:rPr>
        <w:t xml:space="preserve">od </w:t>
      </w:r>
      <w:r w:rsidR="00025230">
        <w:rPr>
          <w:bCs/>
        </w:rPr>
        <w:t>1. veljače</w:t>
      </w:r>
      <w:r w:rsidR="0054515B">
        <w:rPr>
          <w:bCs/>
        </w:rPr>
        <w:t xml:space="preserve"> 2018. </w:t>
      </w:r>
      <w:r>
        <w:rPr>
          <w:bCs/>
        </w:rPr>
        <w:t xml:space="preserve"> godine, koje  rješenje  je  objavljeno  na  e-oglasnoj  ploči  suda, pozvao osobe koje imaju pravni interes da se provede stečajni postupak nad dužnikom na</w:t>
      </w:r>
      <w:r w:rsidR="00801F0E">
        <w:rPr>
          <w:bCs/>
        </w:rPr>
        <w:t xml:space="preserve"> solidarnu uplatu iznosa  od</w:t>
      </w:r>
      <w:r w:rsidR="001332A0">
        <w:rPr>
          <w:bCs/>
        </w:rPr>
        <w:t xml:space="preserve"> </w:t>
      </w:r>
      <w:r w:rsidR="00025230">
        <w:rPr>
          <w:bCs/>
        </w:rPr>
        <w:t>21.70</w:t>
      </w:r>
      <w:r w:rsidR="0054515B">
        <w:rPr>
          <w:bCs/>
        </w:rPr>
        <w:t>0,00</w:t>
      </w:r>
      <w:r w:rsidR="00F319F9">
        <w:rPr>
          <w:bCs/>
        </w:rPr>
        <w:t xml:space="preserve">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8251A8" w:rsidP="00D51541" w:rsidR="008251A8">
      <w:pPr>
        <w:pStyle w:val="Tijeloteksta"/>
        <w:jc w:val="center"/>
        <w:rPr>
          <w:bCs/>
        </w:rPr>
      </w:pPr>
    </w:p>
    <w:p w:rsidRDefault="00DF171E" w:rsidP="00DF171E" w:rsidR="00DF171E">
      <w:pPr>
        <w:pStyle w:val="Tijeloteksta"/>
        <w:ind w:firstLine="708"/>
        <w:rPr>
          <w:bCs/>
        </w:rPr>
      </w:pPr>
      <w:r>
        <w:rPr>
          <w:bCs/>
        </w:rPr>
        <w:t>Budući da stečajni dužnik nema imovine iz koje bi se mogli podmiriti niti troškovi stečajnog postupka, temeljem članka 132. stav 2. Stečajnog zakona (Narodne novine 75/15 i 104/17 ) riješeno je kao u izreci.</w:t>
      </w:r>
    </w:p>
    <w:p w:rsidRDefault="00DF171E" w:rsidP="00DF171E" w:rsidR="00DF171E">
      <w:pPr>
        <w:pStyle w:val="Tijeloteksta"/>
        <w:ind w:firstLine="708"/>
        <w:rPr>
          <w:bCs/>
        </w:rPr>
      </w:pPr>
    </w:p>
    <w:p w:rsidRDefault="00DF171E" w:rsidP="00DF171E" w:rsidR="00DF171E">
      <w:pPr>
        <w:pStyle w:val="Tijeloteksta"/>
        <w:ind w:firstLine="708"/>
        <w:rPr>
          <w:bCs/>
        </w:rPr>
      </w:pPr>
      <w:r>
        <w:rPr>
          <w:bCs/>
        </w:rPr>
        <w:t>Za stečajnog upravitelja dužnika, sukladno članku 85. stav 2. Stečajnog zakona imenovan</w:t>
      </w:r>
      <w:r w:rsidR="0054515B">
        <w:rPr>
          <w:bCs/>
        </w:rPr>
        <w:t xml:space="preserve">a je Marijana Božić iz Osijeka </w:t>
      </w:r>
      <w:r>
        <w:rPr>
          <w:bCs/>
        </w:rPr>
        <w:t>sa liste</w:t>
      </w:r>
      <w:r w:rsidR="0054515B">
        <w:rPr>
          <w:bCs/>
        </w:rPr>
        <w:t xml:space="preserve"> "A" stečajnih upravitelja, koja</w:t>
      </w:r>
      <w:r>
        <w:rPr>
          <w:bCs/>
        </w:rPr>
        <w:t xml:space="preserve"> je rješenjem o otvaranju prethodnog postupka </w:t>
      </w:r>
      <w:r w:rsidR="0054515B">
        <w:rPr>
          <w:bCs/>
        </w:rPr>
        <w:t>St-</w:t>
      </w:r>
      <w:r w:rsidR="00025230">
        <w:rPr>
          <w:bCs/>
        </w:rPr>
        <w:t xml:space="preserve">46/17-9 od 7. </w:t>
      </w:r>
      <w:r w:rsidR="00DD02EE">
        <w:rPr>
          <w:bCs/>
        </w:rPr>
        <w:t xml:space="preserve"> prosinca </w:t>
      </w:r>
      <w:r>
        <w:rPr>
          <w:bCs/>
        </w:rPr>
        <w:t>2017. imenovan</w:t>
      </w:r>
      <w:r w:rsidR="00DD02EE">
        <w:rPr>
          <w:bCs/>
        </w:rPr>
        <w:t>a</w:t>
      </w:r>
      <w:r>
        <w:rPr>
          <w:bCs/>
        </w:rPr>
        <w:t xml:space="preserve"> privremenim stečajnim upraviteljem.</w:t>
      </w:r>
    </w:p>
    <w:p w:rsidRDefault="008251A8" w:rsidP="009A6857" w:rsidR="008251A8" w:rsidRPr="00524479">
      <w:pPr>
        <w:pStyle w:val="Tijeloteksta"/>
        <w:rPr>
          <w:sz w:val="20"/>
          <w:szCs w:val="20"/>
        </w:rPr>
      </w:pPr>
    </w:p>
    <w:p w:rsidRDefault="00801F0E" w:rsidP="00276417" w:rsidR="009A6857">
      <w:pPr>
        <w:pStyle w:val="Tijeloteksta"/>
        <w:jc w:val="center"/>
      </w:pPr>
      <w:r>
        <w:t xml:space="preserve">U Osijeku </w:t>
      </w:r>
      <w:r w:rsidR="00025230">
        <w:t>27</w:t>
      </w:r>
      <w:r w:rsidR="00DD02EE">
        <w:t xml:space="preserve">. veljača </w:t>
      </w:r>
      <w:r w:rsidR="001332A0">
        <w:t xml:space="preserve"> 2018.</w:t>
      </w:r>
    </w:p>
    <w:p w:rsidRDefault="001D458B" w:rsidP="00276417" w:rsidR="001D458B">
      <w:pPr>
        <w:pStyle w:val="Tijeloteksta"/>
        <w:jc w:val="center"/>
      </w:pP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8251A8" w:rsidP="009A6857" w:rsidR="008251A8">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w:t>
      </w:r>
      <w:r w:rsidR="00DD02EE">
        <w:t xml:space="preserve">– </w:t>
      </w:r>
      <w:r w:rsidR="00EC2E92">
        <w:t xml:space="preserve"> FIN</w:t>
      </w:r>
      <w:r w:rsidR="00DD02EE">
        <w:t>A RC Osijek, Osijek, L. Jagera 3</w:t>
      </w:r>
    </w:p>
    <w:p w:rsidRDefault="00801F0E" w:rsidP="00A84420" w:rsidR="009A6857" w:rsidRPr="007B3432">
      <w:pPr>
        <w:pStyle w:val="Tijeloteksta"/>
        <w:numPr>
          <w:ilvl w:val="0"/>
          <w:numId w:val="21"/>
        </w:numPr>
      </w:pPr>
      <w:r>
        <w:t xml:space="preserve">Dužnik </w:t>
      </w:r>
    </w:p>
    <w:p w:rsidRDefault="009A6857" w:rsidP="009A6857" w:rsidR="009A6857" w:rsidRPr="007B3432">
      <w:pPr>
        <w:pStyle w:val="Tijeloteksta"/>
        <w:numPr>
          <w:ilvl w:val="0"/>
          <w:numId w:val="21"/>
        </w:numPr>
        <w:jc w:val="left"/>
      </w:pPr>
      <w:r>
        <w:t>Stečajni</w:t>
      </w:r>
      <w:r w:rsidRPr="007B3432">
        <w:t xml:space="preserve"> upravitelj</w:t>
      </w:r>
      <w:r w:rsidR="008251A8">
        <w:t xml:space="preserve"> </w:t>
      </w:r>
      <w:r w:rsidR="00D51541">
        <w:t xml:space="preserve"> </w:t>
      </w:r>
      <w:r w:rsidR="00DD02EE">
        <w:t>Marijana Božić</w:t>
      </w:r>
    </w:p>
    <w:p w:rsidRDefault="009A6857" w:rsidP="009A6857" w:rsidR="009A6857" w:rsidRPr="007B3432">
      <w:pPr>
        <w:pStyle w:val="Tijeloteksta"/>
        <w:numPr>
          <w:ilvl w:val="0"/>
          <w:numId w:val="21"/>
        </w:numPr>
        <w:jc w:val="left"/>
      </w:pPr>
      <w:r>
        <w:t>e-o</w:t>
      </w:r>
      <w:r w:rsidRPr="007B3432">
        <w:t>glasna ploča</w:t>
      </w:r>
    </w:p>
    <w:p w:rsidRDefault="00EC2E92" w:rsidP="009A6857" w:rsidR="009A6857">
      <w:pPr>
        <w:pStyle w:val="Tijeloteksta"/>
        <w:numPr>
          <w:ilvl w:val="0"/>
          <w:numId w:val="21"/>
        </w:numPr>
        <w:jc w:val="left"/>
      </w:pPr>
      <w:r>
        <w:t>Registru – elektro</w:t>
      </w:r>
      <w:r w:rsidR="00315805">
        <w:t>nskim putem, odmah</w:t>
      </w:r>
    </w:p>
    <w:p w:rsidRDefault="003457E2" w:rsidP="009A6857" w:rsidR="008251A8">
      <w:pPr>
        <w:pStyle w:val="Tijeloteksta"/>
        <w:numPr>
          <w:ilvl w:val="0"/>
          <w:numId w:val="21"/>
        </w:numPr>
        <w:jc w:val="left"/>
      </w:pPr>
      <w:r>
        <w:t>ŽDO Vukovar</w:t>
      </w:r>
    </w:p>
    <w:p w:rsidRDefault="00935C43" w:rsidP="009A6857" w:rsidR="00D51541">
      <w:pPr>
        <w:pStyle w:val="Tijeloteksta"/>
        <w:numPr>
          <w:ilvl w:val="0"/>
          <w:numId w:val="21"/>
        </w:numPr>
        <w:jc w:val="left"/>
      </w:pPr>
      <w:r>
        <w:t>Porezna uprava</w:t>
      </w:r>
      <w:r w:rsidR="003457E2">
        <w:t xml:space="preserve"> Vukovar</w:t>
      </w:r>
    </w:p>
    <w:p w:rsidRDefault="00315805" w:rsidP="009A6857" w:rsidR="00315805" w:rsidRPr="007B3432">
      <w:pPr>
        <w:pStyle w:val="Tijeloteksta"/>
        <w:numPr>
          <w:ilvl w:val="0"/>
          <w:numId w:val="21"/>
        </w:numPr>
        <w:jc w:val="left"/>
      </w:pPr>
      <w:r>
        <w:t>RH Ministarstvo pravosuđa</w:t>
      </w:r>
      <w:r w:rsidR="001332A0">
        <w:t>, Zagreb</w:t>
      </w:r>
    </w:p>
    <w:p w:rsidRDefault="009A6857" w:rsidP="009A6857" w:rsidR="009A6857">
      <w:pPr>
        <w:pStyle w:val="Tijeloteksta"/>
        <w:numPr>
          <w:ilvl w:val="0"/>
          <w:numId w:val="21"/>
        </w:numPr>
        <w:jc w:val="left"/>
      </w:pPr>
      <w:r w:rsidRPr="007B3432">
        <w:t>Riješe</w:t>
      </w:r>
      <w:r>
        <w:t>no istodobno otvaranjem i zaključenjem</w:t>
      </w:r>
    </w:p>
    <w:p w:rsidRDefault="00B4386B" w:rsidP="007B05F3" w:rsidR="005A2E90" w:rsidRPr="00A930D6">
      <w:pPr>
        <w:pStyle w:val="Tijeloteksta"/>
        <w:numPr>
          <w:ilvl w:val="0"/>
          <w:numId w:val="21"/>
        </w:numPr>
        <w:jc w:val="left"/>
      </w:pPr>
      <w:r>
        <w:t>kal. 27</w:t>
      </w:r>
      <w:r w:rsidR="00921705">
        <w:t>/3</w:t>
      </w:r>
    </w:p>
    <w:sectPr w:rsidSect="002256A6" w:rsidR="005A2E90" w:rsidRPr="00A930D6">
      <w:headerReference w:type="even" r:id="rId11"/>
      <w:headerReference w:type="default" r:id="rId12"/>
      <w:pgSz w:code="9" w:h="16838" w:w="11906"/>
      <w:pgMar w:gutter="0" w:footer="709" w:header="709" w:left="1704" w:bottom="1276"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447A90" w:rsidP="00161D98" w:rsidR="00D531CD">
    <w:pPr>
      <w:pStyle w:val="Zaglavlje"/>
      <w:jc w:val="right"/>
    </w:pPr>
    <w:r>
      <w:t>13 St-46/17-18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5230"/>
    <w:rsid w:val="00025ED5"/>
    <w:rsid w:val="000263E3"/>
    <w:rsid w:val="00027F50"/>
    <w:rsid w:val="00032129"/>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B6709"/>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50A8"/>
    <w:rsid w:val="0010784A"/>
    <w:rsid w:val="00111495"/>
    <w:rsid w:val="001212CA"/>
    <w:rsid w:val="00131CC4"/>
    <w:rsid w:val="001332A0"/>
    <w:rsid w:val="00134D91"/>
    <w:rsid w:val="00135891"/>
    <w:rsid w:val="00143A3D"/>
    <w:rsid w:val="00146A0C"/>
    <w:rsid w:val="00146A6E"/>
    <w:rsid w:val="001508B9"/>
    <w:rsid w:val="00156A96"/>
    <w:rsid w:val="0016016C"/>
    <w:rsid w:val="00161D98"/>
    <w:rsid w:val="00163019"/>
    <w:rsid w:val="0016402E"/>
    <w:rsid w:val="00165F5F"/>
    <w:rsid w:val="0017290A"/>
    <w:rsid w:val="00172E30"/>
    <w:rsid w:val="00175DAB"/>
    <w:rsid w:val="00176338"/>
    <w:rsid w:val="0017649E"/>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0E7B"/>
    <w:rsid w:val="001B2464"/>
    <w:rsid w:val="001C4693"/>
    <w:rsid w:val="001D458B"/>
    <w:rsid w:val="001D5F3A"/>
    <w:rsid w:val="001D6BA0"/>
    <w:rsid w:val="001E75FC"/>
    <w:rsid w:val="001F46ED"/>
    <w:rsid w:val="001F79BC"/>
    <w:rsid w:val="00200B6E"/>
    <w:rsid w:val="00201712"/>
    <w:rsid w:val="0020298B"/>
    <w:rsid w:val="0020629A"/>
    <w:rsid w:val="00212F71"/>
    <w:rsid w:val="002142C7"/>
    <w:rsid w:val="00223C8E"/>
    <w:rsid w:val="002256A6"/>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6AEF"/>
    <w:rsid w:val="00313F98"/>
    <w:rsid w:val="00314C08"/>
    <w:rsid w:val="00315805"/>
    <w:rsid w:val="00321FEA"/>
    <w:rsid w:val="00325FF5"/>
    <w:rsid w:val="003278FF"/>
    <w:rsid w:val="00327B99"/>
    <w:rsid w:val="003300F1"/>
    <w:rsid w:val="0033141E"/>
    <w:rsid w:val="003372D9"/>
    <w:rsid w:val="00340E2C"/>
    <w:rsid w:val="00343E51"/>
    <w:rsid w:val="003457E2"/>
    <w:rsid w:val="003474E2"/>
    <w:rsid w:val="00354352"/>
    <w:rsid w:val="00354C2C"/>
    <w:rsid w:val="00357172"/>
    <w:rsid w:val="003643E1"/>
    <w:rsid w:val="003835E4"/>
    <w:rsid w:val="00386CAB"/>
    <w:rsid w:val="00392D26"/>
    <w:rsid w:val="003A0280"/>
    <w:rsid w:val="003A3BC5"/>
    <w:rsid w:val="003B0E06"/>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0CDB"/>
    <w:rsid w:val="004029DE"/>
    <w:rsid w:val="00405C27"/>
    <w:rsid w:val="00410B24"/>
    <w:rsid w:val="00411145"/>
    <w:rsid w:val="004115E5"/>
    <w:rsid w:val="00412D91"/>
    <w:rsid w:val="00417F48"/>
    <w:rsid w:val="0042335B"/>
    <w:rsid w:val="00432ABD"/>
    <w:rsid w:val="00437419"/>
    <w:rsid w:val="00440B7A"/>
    <w:rsid w:val="00444169"/>
    <w:rsid w:val="00446D6E"/>
    <w:rsid w:val="00447A90"/>
    <w:rsid w:val="0045299D"/>
    <w:rsid w:val="00453724"/>
    <w:rsid w:val="00462F63"/>
    <w:rsid w:val="00463FE6"/>
    <w:rsid w:val="00465526"/>
    <w:rsid w:val="0046562D"/>
    <w:rsid w:val="004806AD"/>
    <w:rsid w:val="00482A3A"/>
    <w:rsid w:val="004854E7"/>
    <w:rsid w:val="00493B86"/>
    <w:rsid w:val="004962DF"/>
    <w:rsid w:val="004967FC"/>
    <w:rsid w:val="00497410"/>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066B"/>
    <w:rsid w:val="004F2325"/>
    <w:rsid w:val="004F33D8"/>
    <w:rsid w:val="004F4DFD"/>
    <w:rsid w:val="00500BBD"/>
    <w:rsid w:val="005027E2"/>
    <w:rsid w:val="005119D7"/>
    <w:rsid w:val="00513FB9"/>
    <w:rsid w:val="005221BE"/>
    <w:rsid w:val="005310F8"/>
    <w:rsid w:val="005361F9"/>
    <w:rsid w:val="005405F2"/>
    <w:rsid w:val="00541E58"/>
    <w:rsid w:val="00544912"/>
    <w:rsid w:val="0054515B"/>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E4BA5"/>
    <w:rsid w:val="005E63D7"/>
    <w:rsid w:val="005E7704"/>
    <w:rsid w:val="005F09B0"/>
    <w:rsid w:val="005F32B9"/>
    <w:rsid w:val="005F38E8"/>
    <w:rsid w:val="005F73AB"/>
    <w:rsid w:val="0060383E"/>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77F40"/>
    <w:rsid w:val="006824C4"/>
    <w:rsid w:val="00682B76"/>
    <w:rsid w:val="00684A25"/>
    <w:rsid w:val="0068514F"/>
    <w:rsid w:val="00686D89"/>
    <w:rsid w:val="0069449B"/>
    <w:rsid w:val="00694BC1"/>
    <w:rsid w:val="006A3D23"/>
    <w:rsid w:val="006A56C2"/>
    <w:rsid w:val="006A5E3A"/>
    <w:rsid w:val="006B19F3"/>
    <w:rsid w:val="006B3616"/>
    <w:rsid w:val="006B4CA7"/>
    <w:rsid w:val="006B7CCC"/>
    <w:rsid w:val="006C1C8C"/>
    <w:rsid w:val="006C2E22"/>
    <w:rsid w:val="006C6791"/>
    <w:rsid w:val="006D19A4"/>
    <w:rsid w:val="006E4601"/>
    <w:rsid w:val="006E4910"/>
    <w:rsid w:val="006F0E8C"/>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9A5"/>
    <w:rsid w:val="00733A9D"/>
    <w:rsid w:val="007357F1"/>
    <w:rsid w:val="007359D2"/>
    <w:rsid w:val="00736970"/>
    <w:rsid w:val="007416B9"/>
    <w:rsid w:val="00744AD7"/>
    <w:rsid w:val="0074711B"/>
    <w:rsid w:val="00755B23"/>
    <w:rsid w:val="00757D03"/>
    <w:rsid w:val="0076011B"/>
    <w:rsid w:val="00760964"/>
    <w:rsid w:val="00761510"/>
    <w:rsid w:val="00762181"/>
    <w:rsid w:val="00764EF6"/>
    <w:rsid w:val="00765B88"/>
    <w:rsid w:val="007762A0"/>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E6AC8"/>
    <w:rsid w:val="007F1960"/>
    <w:rsid w:val="007F3C1E"/>
    <w:rsid w:val="007F5322"/>
    <w:rsid w:val="007F7905"/>
    <w:rsid w:val="00801F0E"/>
    <w:rsid w:val="0080666F"/>
    <w:rsid w:val="008101C3"/>
    <w:rsid w:val="00813D42"/>
    <w:rsid w:val="00814520"/>
    <w:rsid w:val="00820D28"/>
    <w:rsid w:val="008226B5"/>
    <w:rsid w:val="00822DC0"/>
    <w:rsid w:val="008251A8"/>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1A1F"/>
    <w:rsid w:val="008C2030"/>
    <w:rsid w:val="008C3B2F"/>
    <w:rsid w:val="008D0834"/>
    <w:rsid w:val="008D6901"/>
    <w:rsid w:val="008D6DA3"/>
    <w:rsid w:val="008E0262"/>
    <w:rsid w:val="008E3EF2"/>
    <w:rsid w:val="008E51EB"/>
    <w:rsid w:val="008F04BB"/>
    <w:rsid w:val="008F22F7"/>
    <w:rsid w:val="008F36EA"/>
    <w:rsid w:val="009001D6"/>
    <w:rsid w:val="0090346E"/>
    <w:rsid w:val="00903527"/>
    <w:rsid w:val="00907A15"/>
    <w:rsid w:val="00907DBC"/>
    <w:rsid w:val="00921705"/>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2FC0"/>
    <w:rsid w:val="009C6677"/>
    <w:rsid w:val="009D0CF7"/>
    <w:rsid w:val="009D636E"/>
    <w:rsid w:val="009E0AC0"/>
    <w:rsid w:val="009E20D8"/>
    <w:rsid w:val="009F0022"/>
    <w:rsid w:val="00A025E8"/>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0A13"/>
    <w:rsid w:val="00A917B2"/>
    <w:rsid w:val="00A930D6"/>
    <w:rsid w:val="00AB1592"/>
    <w:rsid w:val="00AB27B6"/>
    <w:rsid w:val="00AB56F9"/>
    <w:rsid w:val="00AC2C6D"/>
    <w:rsid w:val="00AC78F7"/>
    <w:rsid w:val="00AD50E4"/>
    <w:rsid w:val="00AE227B"/>
    <w:rsid w:val="00AE7E53"/>
    <w:rsid w:val="00B21199"/>
    <w:rsid w:val="00B22F50"/>
    <w:rsid w:val="00B24C31"/>
    <w:rsid w:val="00B405B4"/>
    <w:rsid w:val="00B4386B"/>
    <w:rsid w:val="00B53BB5"/>
    <w:rsid w:val="00B607EF"/>
    <w:rsid w:val="00B63817"/>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21C96"/>
    <w:rsid w:val="00C3008D"/>
    <w:rsid w:val="00C30814"/>
    <w:rsid w:val="00C34E07"/>
    <w:rsid w:val="00C37E9F"/>
    <w:rsid w:val="00C4243D"/>
    <w:rsid w:val="00C43A98"/>
    <w:rsid w:val="00C5183F"/>
    <w:rsid w:val="00C51E64"/>
    <w:rsid w:val="00C539B2"/>
    <w:rsid w:val="00C60995"/>
    <w:rsid w:val="00C67713"/>
    <w:rsid w:val="00C67AF2"/>
    <w:rsid w:val="00C72083"/>
    <w:rsid w:val="00C8158A"/>
    <w:rsid w:val="00C850D1"/>
    <w:rsid w:val="00C91077"/>
    <w:rsid w:val="00C9197B"/>
    <w:rsid w:val="00CA0987"/>
    <w:rsid w:val="00CA3666"/>
    <w:rsid w:val="00CA4118"/>
    <w:rsid w:val="00CA5E8D"/>
    <w:rsid w:val="00CA5EA9"/>
    <w:rsid w:val="00CB1176"/>
    <w:rsid w:val="00CB2EB4"/>
    <w:rsid w:val="00CB7442"/>
    <w:rsid w:val="00CD05B0"/>
    <w:rsid w:val="00CD59C4"/>
    <w:rsid w:val="00CE5B0A"/>
    <w:rsid w:val="00CF0605"/>
    <w:rsid w:val="00CF4431"/>
    <w:rsid w:val="00CF71B8"/>
    <w:rsid w:val="00CF7BE0"/>
    <w:rsid w:val="00D02F28"/>
    <w:rsid w:val="00D0584A"/>
    <w:rsid w:val="00D1576D"/>
    <w:rsid w:val="00D15F61"/>
    <w:rsid w:val="00D17872"/>
    <w:rsid w:val="00D178DC"/>
    <w:rsid w:val="00D21236"/>
    <w:rsid w:val="00D41A5D"/>
    <w:rsid w:val="00D42F58"/>
    <w:rsid w:val="00D47F21"/>
    <w:rsid w:val="00D50344"/>
    <w:rsid w:val="00D51541"/>
    <w:rsid w:val="00D531CD"/>
    <w:rsid w:val="00D6448E"/>
    <w:rsid w:val="00D64559"/>
    <w:rsid w:val="00D65948"/>
    <w:rsid w:val="00D7518A"/>
    <w:rsid w:val="00D80710"/>
    <w:rsid w:val="00D8099A"/>
    <w:rsid w:val="00D80C83"/>
    <w:rsid w:val="00D80D12"/>
    <w:rsid w:val="00D85A5F"/>
    <w:rsid w:val="00D86163"/>
    <w:rsid w:val="00DC1EA2"/>
    <w:rsid w:val="00DC5D19"/>
    <w:rsid w:val="00DC7BF5"/>
    <w:rsid w:val="00DD02EE"/>
    <w:rsid w:val="00DD411E"/>
    <w:rsid w:val="00DD4BCF"/>
    <w:rsid w:val="00DE58F9"/>
    <w:rsid w:val="00DF0B27"/>
    <w:rsid w:val="00DF0C90"/>
    <w:rsid w:val="00DF171E"/>
    <w:rsid w:val="00DF1748"/>
    <w:rsid w:val="00DF29F0"/>
    <w:rsid w:val="00DF6090"/>
    <w:rsid w:val="00DF6E03"/>
    <w:rsid w:val="00DF772A"/>
    <w:rsid w:val="00E028CB"/>
    <w:rsid w:val="00E062E8"/>
    <w:rsid w:val="00E10B34"/>
    <w:rsid w:val="00E1321F"/>
    <w:rsid w:val="00E154A9"/>
    <w:rsid w:val="00E37834"/>
    <w:rsid w:val="00E430E2"/>
    <w:rsid w:val="00E4584E"/>
    <w:rsid w:val="00E545FE"/>
    <w:rsid w:val="00E55AA4"/>
    <w:rsid w:val="00E5674F"/>
    <w:rsid w:val="00E56805"/>
    <w:rsid w:val="00E61EAB"/>
    <w:rsid w:val="00E65DFE"/>
    <w:rsid w:val="00E67230"/>
    <w:rsid w:val="00E770AF"/>
    <w:rsid w:val="00E774AF"/>
    <w:rsid w:val="00E77618"/>
    <w:rsid w:val="00E83EDB"/>
    <w:rsid w:val="00E85FE5"/>
    <w:rsid w:val="00E86A88"/>
    <w:rsid w:val="00E87811"/>
    <w:rsid w:val="00E87A25"/>
    <w:rsid w:val="00E904C5"/>
    <w:rsid w:val="00E9287D"/>
    <w:rsid w:val="00E930E3"/>
    <w:rsid w:val="00E938F2"/>
    <w:rsid w:val="00EB3D75"/>
    <w:rsid w:val="00EB6485"/>
    <w:rsid w:val="00EC2483"/>
    <w:rsid w:val="00EC2E92"/>
    <w:rsid w:val="00ED0232"/>
    <w:rsid w:val="00ED58F7"/>
    <w:rsid w:val="00EE1889"/>
    <w:rsid w:val="00EE32FF"/>
    <w:rsid w:val="00EE5667"/>
    <w:rsid w:val="00EF08B5"/>
    <w:rsid w:val="00EF7AD2"/>
    <w:rsid w:val="00F031AC"/>
    <w:rsid w:val="00F1094F"/>
    <w:rsid w:val="00F11061"/>
    <w:rsid w:val="00F135B3"/>
    <w:rsid w:val="00F22138"/>
    <w:rsid w:val="00F3066B"/>
    <w:rsid w:val="00F319F9"/>
    <w:rsid w:val="00F402F3"/>
    <w:rsid w:val="00F42043"/>
    <w:rsid w:val="00F514B0"/>
    <w:rsid w:val="00F618C3"/>
    <w:rsid w:val="00F76EF7"/>
    <w:rsid w:val="00F80660"/>
    <w:rsid w:val="00F84C31"/>
    <w:rsid w:val="00F8686C"/>
    <w:rsid w:val="00F940C1"/>
    <w:rsid w:val="00F94186"/>
    <w:rsid w:val="00F964BC"/>
    <w:rsid w:val="00F97DC0"/>
    <w:rsid w:val="00FA4CFE"/>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Odlomakpopisa" w:type="paragraph">
    <w:name w:val="List Paragraph"/>
    <w:basedOn w:val="Normal"/>
    <w:uiPriority w:val="34"/>
    <w:qFormat/>
    <w:rsid w:val="001508B9"/>
    <w:pPr>
      <w:ind w:left="720"/>
      <w:contextualSpacing/>
    </w:pPr>
  </w:style>
  <w:style w:styleId="Tekstrezerviranogmjesta" w:type="character">
    <w:name w:val="Placeholder Text"/>
    <w:basedOn w:val="Zadanifontodlomka"/>
    <w:uiPriority w:val="99"/>
    <w:semiHidden/>
    <w:rsid w:val="00CF7BE0"/>
    <w:rPr>
      <w:color w:val="808080"/>
      <w:bdr w:space="0" w:sz="0" w:color="auto" w:val="none"/>
      <w:shd w:fill="auto" w:color="auto" w:val="clear"/>
    </w:rPr>
  </w:style>
  <w:style w:customStyle="true" w:styleId="eSPISCCParagraphDefaultFont" w:type="character">
    <w:name w:val="eSPIS_CC_Paragraph Default Font"/>
    <w:basedOn w:val="Naglaeno"/>
    <w:rsid w:val="00CF7BE0"/>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CF7BE0"/>
    <w:rPr>
      <w:b/>
      <w:bCs/>
      <w:bdr w:space="0" w:sz="0" w:color="auto" w:val="none"/>
      <w:shd w:fill="FFFFCC" w:color="auto" w:val="clear"/>
      <w:lang w:val="hr-HR"/>
    </w:rPr>
  </w:style>
  <w:style w:customStyle="true" w:styleId="PozadinaSvijetloCrvena" w:type="character">
    <w:name w:val="Pozadina_SvijetloCrvena"/>
    <w:basedOn w:val="eSPISCCParagraphDefaultFont"/>
    <w:rsid w:val="00CF7BE0"/>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CF7BE0"/>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Odlomakpopisa" w:type="paragraph">
    <w:name w:val="List Paragraph"/>
    <w:basedOn w:val="Normal"/>
    <w:uiPriority w:val="34"/>
    <w:qFormat/>
    <w:rsid w:val="001508B9"/>
    <w:pPr>
      <w:ind w:left="720"/>
      <w:contextualSpacing/>
    </w:pPr>
  </w:style>
  <w:style w:styleId="Tekstrezerviranogmjesta" w:type="character">
    <w:name w:val="Placeholder Text"/>
    <w:basedOn w:val="Zadanifontodlomka"/>
    <w:uiPriority w:val="99"/>
    <w:semiHidden/>
    <w:rsid w:val="00CF7BE0"/>
    <w:rPr>
      <w:color w:val="808080"/>
      <w:bdr w:color="auto" w:space="0" w:sz="0" w:val="none"/>
      <w:shd w:color="auto" w:fill="auto" w:val="clear"/>
    </w:rPr>
  </w:style>
  <w:style w:customStyle="1" w:styleId="eSPISCCParagraphDefaultFont" w:type="character">
    <w:name w:val="eSPIS_CC_Paragraph Default Font"/>
    <w:basedOn w:val="Naglaeno"/>
    <w:rsid w:val="00CF7BE0"/>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CF7BE0"/>
    <w:rPr>
      <w:b/>
      <w:bCs/>
      <w:bdr w:color="auto" w:space="0" w:sz="0" w:val="none"/>
      <w:shd w:color="auto" w:fill="FFFFCC" w:val="clear"/>
      <w:lang w:val="hr-HR"/>
    </w:rPr>
  </w:style>
  <w:style w:customStyle="1" w:styleId="PozadinaSvijetloCrvena" w:type="character">
    <w:name w:val="Pozadina_SvijetloCrvena"/>
    <w:basedOn w:val="eSPISCCParagraphDefaultFont"/>
    <w:rsid w:val="00CF7BE0"/>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CF7BE0"/>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461771968">
      <w:bodyDiv w:val="true"/>
      <w:marLeft w:val="0"/>
      <w:marRight w:val="0"/>
      <w:marTop w:val="0"/>
      <w:marBottom w:val="0"/>
      <w:divBdr>
        <w:top w:space="0" w:sz="0" w:color="auto" w:val="none"/>
        <w:left w:space="0" w:sz="0" w:color="auto" w:val="none"/>
        <w:bottom w:space="0" w:sz="0" w:color="auto" w:val="none"/>
        <w:right w:space="0" w:sz="0" w:color="auto" w:val="none"/>
      </w:divBdr>
    </w:div>
    <w:div w:id="472606387">
      <w:bodyDiv w:val="true"/>
      <w:marLeft w:val="0"/>
      <w:marRight w:val="0"/>
      <w:marTop w:val="0"/>
      <w:marBottom w:val="0"/>
      <w:divBdr>
        <w:top w:space="0" w:sz="0" w:color="auto" w:val="none"/>
        <w:left w:space="0" w:sz="0" w:color="auto" w:val="none"/>
        <w:bottom w:space="0" w:sz="0" w:color="auto" w:val="none"/>
        <w:right w:space="0" w:sz="0" w:color="auto" w:val="none"/>
      </w:divBdr>
    </w:div>
    <w:div w:id="501046232">
      <w:bodyDiv w:val="true"/>
      <w:marLeft w:val="0"/>
      <w:marRight w:val="0"/>
      <w:marTop w:val="0"/>
      <w:marBottom w:val="0"/>
      <w:divBdr>
        <w:top w:space="0" w:sz="0" w:color="auto" w:val="none"/>
        <w:left w:space="0" w:sz="0" w:color="auto" w:val="none"/>
        <w:bottom w:space="0" w:sz="0" w:color="auto" w:val="none"/>
        <w:right w:space="0" w:sz="0" w:color="auto" w:val="none"/>
      </w:divBdr>
    </w:div>
    <w:div w:id="548802572">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823132457">
      <w:bodyDiv w:val="true"/>
      <w:marLeft w:val="0"/>
      <w:marRight w:val="0"/>
      <w:marTop w:val="0"/>
      <w:marBottom w:val="0"/>
      <w:divBdr>
        <w:top w:space="0" w:sz="0" w:color="auto" w:val="none"/>
        <w:left w:space="0" w:sz="0" w:color="auto" w:val="none"/>
        <w:bottom w:space="0" w:sz="0" w:color="auto" w:val="none"/>
        <w:right w:space="0" w:sz="0" w:color="auto" w:val="none"/>
      </w:divBdr>
    </w:div>
    <w:div w:id="956713439">
      <w:bodyDiv w:val="true"/>
      <w:marLeft w:val="0"/>
      <w:marRight w:val="0"/>
      <w:marTop w:val="0"/>
      <w:marBottom w:val="0"/>
      <w:divBdr>
        <w:top w:space="0" w:sz="0" w:color="auto" w:val="none"/>
        <w:left w:space="0" w:sz="0" w:color="auto" w:val="none"/>
        <w:bottom w:space="0" w:sz="0" w:color="auto" w:val="none"/>
        <w:right w:space="0" w:sz="0" w:color="auto" w:val="none"/>
      </w:divBdr>
    </w:div>
    <w:div w:id="977033872">
      <w:bodyDiv w:val="true"/>
      <w:marLeft w:val="0"/>
      <w:marRight w:val="0"/>
      <w:marTop w:val="0"/>
      <w:marBottom w:val="0"/>
      <w:divBdr>
        <w:top w:space="0" w:sz="0" w:color="auto" w:val="none"/>
        <w:left w:space="0" w:sz="0" w:color="auto" w:val="none"/>
        <w:bottom w:space="0" w:sz="0" w:color="auto" w:val="none"/>
        <w:right w:space="0" w:sz="0" w:color="auto" w:val="none"/>
      </w:divBdr>
    </w:div>
    <w:div w:id="998923079">
      <w:bodyDiv w:val="true"/>
      <w:marLeft w:val="0"/>
      <w:marRight w:val="0"/>
      <w:marTop w:val="0"/>
      <w:marBottom w:val="0"/>
      <w:divBdr>
        <w:top w:space="0" w:sz="0" w:color="auto" w:val="none"/>
        <w:left w:space="0" w:sz="0" w:color="auto" w:val="none"/>
        <w:bottom w:space="0" w:sz="0" w:color="auto" w:val="none"/>
        <w:right w:space="0" w:sz="0" w:color="auto" w:val="none"/>
      </w:divBdr>
    </w:div>
    <w:div w:id="1011757601">
      <w:bodyDiv w:val="true"/>
      <w:marLeft w:val="0"/>
      <w:marRight w:val="0"/>
      <w:marTop w:val="0"/>
      <w:marBottom w:val="0"/>
      <w:divBdr>
        <w:top w:space="0" w:sz="0" w:color="auto" w:val="none"/>
        <w:left w:space="0" w:sz="0" w:color="auto" w:val="none"/>
        <w:bottom w:space="0" w:sz="0" w:color="auto" w:val="none"/>
        <w:right w:space="0" w:sz="0" w:color="auto" w:val="none"/>
      </w:divBdr>
    </w:div>
    <w:div w:id="1050884129">
      <w:bodyDiv w:val="true"/>
      <w:marLeft w:val="0"/>
      <w:marRight w:val="0"/>
      <w:marTop w:val="0"/>
      <w:marBottom w:val="0"/>
      <w:divBdr>
        <w:top w:space="0" w:sz="0" w:color="auto" w:val="none"/>
        <w:left w:space="0" w:sz="0" w:color="auto" w:val="none"/>
        <w:bottom w:space="0" w:sz="0" w:color="auto" w:val="none"/>
        <w:right w:space="0" w:sz="0" w:color="auto" w:val="none"/>
      </w:divBdr>
    </w:div>
    <w:div w:id="1075783740">
      <w:bodyDiv w:val="true"/>
      <w:marLeft w:val="0"/>
      <w:marRight w:val="0"/>
      <w:marTop w:val="0"/>
      <w:marBottom w:val="0"/>
      <w:divBdr>
        <w:top w:space="0" w:sz="0" w:color="auto" w:val="none"/>
        <w:left w:space="0" w:sz="0" w:color="auto" w:val="none"/>
        <w:bottom w:space="0" w:sz="0" w:color="auto" w:val="none"/>
        <w:right w:space="0" w:sz="0" w:color="auto" w:val="none"/>
      </w:divBdr>
    </w:div>
    <w:div w:id="1161894795">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428504797">
      <w:bodyDiv w:val="true"/>
      <w:marLeft w:val="0"/>
      <w:marRight w:val="0"/>
      <w:marTop w:val="0"/>
      <w:marBottom w:val="0"/>
      <w:divBdr>
        <w:top w:space="0" w:sz="0" w:color="auto" w:val="none"/>
        <w:left w:space="0" w:sz="0" w:color="auto" w:val="none"/>
        <w:bottom w:space="0" w:sz="0" w:color="auto" w:val="none"/>
        <w:right w:space="0" w:sz="0" w:color="auto" w:val="none"/>
      </w:divBdr>
    </w:div>
    <w:div w:id="1695500534">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 w:id="1861309945">
      <w:bodyDiv w:val="true"/>
      <w:marLeft w:val="0"/>
      <w:marRight w:val="0"/>
      <w:marTop w:val="0"/>
      <w:marBottom w:val="0"/>
      <w:divBdr>
        <w:top w:space="0" w:sz="0" w:color="auto" w:val="none"/>
        <w:left w:space="0" w:sz="0" w:color="auto" w:val="none"/>
        <w:bottom w:space="0" w:sz="0" w:color="auto" w:val="none"/>
        <w:right w:space="0" w:sz="0" w:color="auto" w:val="none"/>
      </w:divBdr>
    </w:div>
    <w:div w:id="18854854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2018.</izvorni_sadrzaj>
    <derivirana_varijabla naziv="DomainObject.DatumDonosenjaOdluke_1">27.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izvorni_sadrzaj>
    <derivirana_varijabla naziv="DomainObject.Predmet.Broj_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2017.</izvorni_sadrzaj>
    <derivirana_varijabla naziv="DomainObject.Predmet.DatumOsnivanja_1">23.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St-46/2017</izvorni_sadrzaj>
    <derivirana_varijabla naziv="DomainObject.Predmet.OznakaBroj_1">St-46/2017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GRADSKE NEKRETNINE Vit d.o.o. za trgovinu, putnička agencija</izvorni_sadrzaj>
    <derivirana_varijabla naziv="DomainObject.Predmet.ProtustrankaFormated_1">  GRADSKE NEKRETNINE Vit d.o.o. za trgovinu, putnička agencija</derivirana_varijabla>
  </DomainObject.Predmet.ProtustrankaFormated>
  <DomainObject.Predmet.ProtustrankaFormatedOIB>
    <izvorni_sadrzaj>  GRADSKE NEKRETNINE Vit d.o.o. za trgovinu, putnička agencija, OIB 34171950348</izvorni_sadrzaj>
    <derivirana_varijabla naziv="DomainObject.Predmet.ProtustrankaFormatedOIB_1">  GRADSKE NEKRETNINE Vit d.o.o. za trgovinu, putnička agencija, OIB 34171950348</derivirana_varijabla>
  </DomainObject.Predmet.ProtustrankaFormatedOIB>
  <DomainObject.Predmet.ProtustrankaFormatedWithAdress>
    <izvorni_sadrzaj> GRADSKE NEKRETNINE Vit d.o.o. za trgovinu, putnička agencija, Priljevo Obala/bb, 32000 Vukovar</izvorni_sadrzaj>
    <derivirana_varijabla naziv="DomainObject.Predmet.ProtustrankaFormatedWithAdress_1"> GRADSKE NEKRETNINE Vit d.o.o. za trgovinu, putnička agencija, Priljevo Obala/bb, 32000 Vukovar</derivirana_varijabla>
  </DomainObject.Predmet.ProtustrankaFormatedWithAdress>
  <DomainObject.Predmet.ProtustrankaFormatedWithAdressOIB>
    <izvorni_sadrzaj> GRADSKE NEKRETNINE Vit d.o.o. za trgovinu, putnička agencija, OIB 34171950348, Priljevo Obala/bb, 32000 Vukovar</izvorni_sadrzaj>
    <derivirana_varijabla naziv="DomainObject.Predmet.ProtustrankaFormatedWithAdressOIB_1"> GRADSKE NEKRETNINE Vit d.o.o. za trgovinu, putnička agencija, OIB 34171950348, Priljevo Obala/bb, 32000 Vukovar</derivirana_varijabla>
  </DomainObject.Predmet.ProtustrankaFormatedWithAdressOIB>
  <DomainObject.Predmet.ProtustrankaWithAdress>
    <izvorni_sadrzaj>GRADSKE NEKRETNINE Vit d.o.o. za trgovinu, putnička agencija Priljevo Obala/bb, 32000 Vukovar</izvorni_sadrzaj>
    <derivirana_varijabla naziv="DomainObject.Predmet.ProtustrankaWithAdress_1">GRADSKE NEKRETNINE Vit d.o.o. za trgovinu, putnička agencija Priljevo Obala/bb, 32000 Vukovar</derivirana_varijabla>
  </DomainObject.Predmet.ProtustrankaWithAdress>
  <DomainObject.Predmet.ProtustrankaWithAdressOIB>
    <izvorni_sadrzaj>GRADSKE NEKRETNINE Vit d.o.o. za trgovinu, putnička agencija, OIB 34171950348, Priljevo Obala/bb, 32000 Vukovar</izvorni_sadrzaj>
    <derivirana_varijabla naziv="DomainObject.Predmet.ProtustrankaWithAdressOIB_1">GRADSKE NEKRETNINE Vit d.o.o. za trgovinu, putnička agencija, OIB 34171950348, Priljevo Obala/bb, 32000 Vukovar</derivirana_varijabla>
  </DomainObject.Predmet.ProtustrankaWithAdressOIB>
  <DomainObject.Predmet.ProtustrankaNazivFormated>
    <izvorni_sadrzaj>GRADSKE NEKRETNINE Vit d.o.o. za trgovinu, putnička agencija</izvorni_sadrzaj>
    <derivirana_varijabla naziv="DomainObject.Predmet.ProtustrankaNazivFormated_1">GRADSKE NEKRETNINE Vit d.o.o. za trgovinu, putnička agencija</derivirana_varijabla>
  </DomainObject.Predmet.ProtustrankaNazivFormated>
  <DomainObject.Predmet.ProtustrankaNazivFormatedOIB>
    <izvorni_sadrzaj>GRADSKE NEKRETNINE Vit d.o.o. za trgovinu, putnička agencija, OIB 34171950348</izvorni_sadrzaj>
    <derivirana_varijabla naziv="DomainObject.Predmet.ProtustrankaNazivFormatedOIB_1">GRADSKE NEKRETNINE Vit d.o.o. za trgovinu, putnička agencija, OIB 34171950348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GRADSKE NEKRETNINE Vit d.o.o. za trgovinu, putnička agencija</item>
    </izvorni_sadrzaj>
    <derivirana_varijabla naziv="DomainObject.Predmet.ProtuStrankaListFormated_1">
      <item>GRADSKE NEKRETNINE Vit d.o.o. za trgovinu, putnička agencija</item>
    </derivirana_varijabla>
  </DomainObject.Predmet.ProtuStrankaListFormated>
  <DomainObject.Predmet.ProtuStrankaListFormatedOIB>
    <izvorni_sadrzaj>
      <item>GRADSKE NEKRETNINE Vit d.o.o. za trgovinu, putnička agencija, OIB 34171950348</item>
    </izvorni_sadrzaj>
    <derivirana_varijabla naziv="DomainObject.Predmet.ProtuStrankaListFormatedOIB_1">
      <item>GRADSKE NEKRETNINE Vit d.o.o. za trgovinu, putnička agencija, OIB 34171950348</item>
    </derivirana_varijabla>
  </DomainObject.Predmet.ProtuStrankaListFormatedOIB>
  <DomainObject.Predmet.ProtuStrankaListFormatedWithAdress>
    <izvorni_sadrzaj>
      <item>GRADSKE NEKRETNINE Vit d.o.o. za trgovinu, putnička agencija, Priljevo Obala/bb, 32000 Vukovar</item>
    </izvorni_sadrzaj>
    <derivirana_varijabla naziv="DomainObject.Predmet.ProtuStrankaListFormatedWithAdress_1">
      <item>GRADSKE NEKRETNINE Vit d.o.o. za trgovinu, putnička agencija, Priljevo Obala/bb, 32000 Vukovar</item>
    </derivirana_varijabla>
  </DomainObject.Predmet.ProtuStrankaListFormatedWithAdress>
  <DomainObject.Predmet.ProtuStrankaListFormatedWithAdressOIB>
    <izvorni_sadrzaj>
      <item>GRADSKE NEKRETNINE Vit d.o.o. za trgovinu, putnička agencija, OIB 34171950348, Priljevo Obala/bb, 32000 Vukovar</item>
    </izvorni_sadrzaj>
    <derivirana_varijabla naziv="DomainObject.Predmet.ProtuStrankaListFormatedWithAdressOIB_1">
      <item>GRADSKE NEKRETNINE Vit d.o.o. za trgovinu, putnička agencija, OIB 34171950348, Priljevo Obala/bb, 32000 Vukovar</item>
    </derivirana_varijabla>
  </DomainObject.Predmet.ProtuStrankaListFormatedWithAdressOIB>
  <DomainObject.Predmet.ProtuStrankaListNazivFormated>
    <izvorni_sadrzaj>
      <item>GRADSKE NEKRETNINE Vit d.o.o. za trgovinu, putnička agencija</item>
    </izvorni_sadrzaj>
    <derivirana_varijabla naziv="DomainObject.Predmet.ProtuStrankaListNazivFormated_1">
      <item>GRADSKE NEKRETNINE Vit d.o.o. za trgovinu, putnička agencija</item>
    </derivirana_varijabla>
  </DomainObject.Predmet.ProtuStrankaListNazivFormated>
  <DomainObject.Predmet.ProtuStrankaListNazivFormatedOIB>
    <izvorni_sadrzaj>
      <item>GRADSKE NEKRETNINE Vit d.o.o. za trgovinu, putnička agencija, OIB 34171950348</item>
    </izvorni_sadrzaj>
    <derivirana_varijabla naziv="DomainObject.Predmet.ProtuStrankaListNazivFormatedOIB_1">
      <item>GRADSKE NEKRETNINE Vit d.o.o. za trgovinu, putnička agencija, OIB 34171950348</item>
    </derivirana_varijabla>
  </DomainObject.Predmet.ProtuStrankaListNazivFormatedOIB>
  <DomainObject.Predmet.OstaliListFormated>
    <izvorni_sadrzaj>
      <item>Tatjana Žanić</item>
    </izvorni_sadrzaj>
    <derivirana_varijabla naziv="DomainObject.Predmet.OstaliListFormated_1">
      <item>Tatjana Žanić</item>
    </derivirana_varijabla>
  </DomainObject.Predmet.OstaliListFormated>
  <DomainObject.Predmet.OstaliListFormatedOIB>
    <izvorni_sadrzaj>
      <item>Tatjana Žanić, OIB 40708662780</item>
    </izvorni_sadrzaj>
    <derivirana_varijabla naziv="DomainObject.Predmet.OstaliListFormatedOIB_1">
      <item>Tatjana Žanić, OIB 40708662780</item>
    </derivirana_varijabla>
  </DomainObject.Predmet.OstaliListFormatedOIB>
  <DomainObject.Predmet.OstaliListFormatedWithAdress>
    <izvorni_sadrzaj>
      <item>Tatjana Žanić, Ulica Davora Zbiljskog 26, 10000 Zagreb</item>
    </izvorni_sadrzaj>
    <derivirana_varijabla naziv="DomainObject.Predmet.OstaliListFormatedWithAdress_1">
      <item>Tatjana Žanić, Ulica Davora Zbiljskog 26, 10000 Zagreb</item>
    </derivirana_varijabla>
  </DomainObject.Predmet.OstaliListFormatedWithAdress>
  <DomainObject.Predmet.OstaliListFormatedWithAdressOIB>
    <izvorni_sadrzaj>
      <item>Tatjana Žanić, OIB 40708662780, Ulica Davora Zbiljskog 26, 10000 Zagreb</item>
    </izvorni_sadrzaj>
    <derivirana_varijabla naziv="DomainObject.Predmet.OstaliListFormatedWithAdressOIB_1">
      <item>Tatjana Žanić, OIB 40708662780, Ulica Davora Zbiljskog 26, 10000 Zagreb</item>
    </derivirana_varijabla>
  </DomainObject.Predmet.OstaliListFormatedWithAdressOIB>
  <DomainObject.Predmet.OstaliListNazivFormated>
    <izvorni_sadrzaj>
      <item>Tatjana Žanić</item>
    </izvorni_sadrzaj>
    <derivirana_varijabla naziv="DomainObject.Predmet.OstaliListNazivFormated_1">
      <item>Tatjana Žanić</item>
    </derivirana_varijabla>
  </DomainObject.Predmet.OstaliListNazivFormated>
  <DomainObject.Predmet.OstaliListNazivFormatedOIB>
    <izvorni_sadrzaj>
      <item>Tatjana Žanić, OIB 40708662780</item>
    </izvorni_sadrzaj>
    <derivirana_varijabla naziv="DomainObject.Predmet.OstaliListNazivFormatedOIB_1">
      <item>Tatjana Žanić, OIB 40708662780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2018.</izvorni_sadrzaj>
    <derivirana_varijabla naziv="DomainObject.Datum_1">27. veljače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GRADSKE NEKRETNINE Vit d.o.o. za trgovinu, putnička agencija</izvorni_sadrzaj>
    <derivirana_varijabla naziv="DomainObject.Predmet.ProtustrankaIDrugi_1">GRADSKE NEKRETNINE Vit d.o.o. za trgovinu, putnička agencija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GRADSKE NEKRETNINE Vit d.o.o. za trgovinu, putnička agencija, OIB 34171950348, Priljevo Obala/bb, 32000 Vukovar</izvorni_sadrzaj>
    <derivirana_varijabla naziv="DomainObject.Predmet.ProtustrankaIDrugiAdressOIB_1">GRADSKE NEKRETNINE Vit d.o.o. za trgovinu, putnička agencija, OIB 34171950348, Priljevo Obala/bb,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GRADSKE NEKRETNINE Vit d.o.o. za trgovinu, putnička agencija</item>
      <item>Tatjana Žanić</item>
    </izvorni_sadrzaj>
    <derivirana_varijabla naziv="DomainObject.Predmet.SudioniciListNaziv_1">
      <item>FINA RC OSIJEK</item>
      <item>GRADSKE NEKRETNINE Vit d.o.o. za trgovinu, putnička agencija</item>
      <item>Tatjana Žanić</item>
    </derivirana_varijabla>
  </DomainObject.Predmet.SudioniciListNaziv>
  <DomainObject.Predmet.SudioniciListAdressOIB>
    <izvorni_sadrzaj>
      <item>FINA RC OSIJEK, OIB 85821130368</item>
      <item>GRADSKE NEKRETNINE Vit d.o.o. za trgovinu, putnička agencija, OIB 34171950348, Priljevo Obala/bb,32000 Vukovar</item>
      <item>Tatjana Žanić, OIB 40708662780, Ulica Davora Zbiljskog 26,10000 Zagreb</item>
    </izvorni_sadrzaj>
    <derivirana_varijabla naziv="DomainObject.Predmet.SudioniciListAdressOIB_1">
      <item>FINA RC OSIJEK, OIB 85821130368</item>
      <item>GRADSKE NEKRETNINE Vit d.o.o. za trgovinu, putnička agencija, OIB 34171950348, Priljevo Obala/bb,32000 Vukovar</item>
      <item>Tatjana Žanić, OIB 40708662780, Ulica Davora Zbiljskog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34171950348</item>
      <item>, OIB 40708662780</item>
    </izvorni_sadrzaj>
    <derivirana_varijabla naziv="DomainObject.Predmet.SudioniciListNazivOIB_1">
      <item>, OIB 85821130368</item>
      <item>, OIB 34171950348</item>
      <item>, OIB 40708662780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Božić, OIB 73513875321, Sjenjak 50 Osijek</item>
    </izvorni_sadrzaj>
    <derivirana_varijabla naziv="DomainObject.Predmet.StecajniUpraviteljiListAddressOIB_1">
      <item>Marijana Božić, OIB 73513875321, Sjenjak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73A396-F60B-4E9B-A1BD-F6BE4A49D8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1040</properties:Words>
  <properties:Characters>5881</properties:Characters>
  <properties:Lines>148</properties:Lines>
  <properties:Paragraphs>45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7063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2018-02-26T12:33:00Z</dcterms:created>
  <dc:creator>hermanj</dc:creator>
  <cp:lastModifiedBy>Maja Kocijan</cp:lastModifiedBy>
  <cp:lastPrinted>2018-02-26T13:01:00Z</cp:lastPrinted>
  <dcterms:modified xmlns:xsi="http://www.w3.org/2001/XMLSchema-instance" xsi:type="dcterms:W3CDTF">2018-02-27T06:55:00Z</dcterms:modified>
  <cp:revision>6</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(NOVI otvara-zaključuje - 1 razlog - čl. 132.docx)</vt:lpwstr>
  </prop:property>
  <prop:property name="CC_coloring" pid="4" fmtid="{D5CDD505-2E9C-101B-9397-08002B2CF9AE}">
    <vt:bool>false</vt:bool>
  </prop:property>
  <prop:property name="BrojStranica" pid="5" fmtid="{D5CDD505-2E9C-101B-9397-08002B2CF9AE}">
    <vt:i4>3</vt:i4>
  </prop:property>
</prop:Properties>
</file>