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afc4" w14:paraId="0deafc4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F7556A">
        <w:t>1611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6B7979" w:rsidRPr="006B7979">
        <w:rPr>
          <w:b/>
        </w:rPr>
        <w:t xml:space="preserve">ZELENI KLAS d.o.o., Božidara </w:t>
      </w:r>
      <w:proofErr w:type="spellStart"/>
      <w:r w:rsidR="006B7979" w:rsidRPr="006B7979">
        <w:rPr>
          <w:b/>
        </w:rPr>
        <w:t>Magovca</w:t>
      </w:r>
      <w:proofErr w:type="spellEnd"/>
      <w:r w:rsidR="006B7979" w:rsidRPr="006B7979">
        <w:rPr>
          <w:b/>
        </w:rPr>
        <w:t xml:space="preserve"> 167, Zagreb, MBS: 080697496, OIB: 75575580227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8954D0">
        <w:t>10</w:t>
      </w:r>
      <w:r w:rsidR="001C5317">
        <w:t>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6B7979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6B7979" w:rsidRPr="006B7979">
        <w:rPr>
          <w:b/>
        </w:rPr>
        <w:t xml:space="preserve">ZELENI KLAS d.o.o., Božidara </w:t>
      </w:r>
      <w:proofErr w:type="spellStart"/>
      <w:r w:rsidR="006B7979" w:rsidRPr="006B7979">
        <w:rPr>
          <w:b/>
        </w:rPr>
        <w:t>Magovca</w:t>
      </w:r>
      <w:proofErr w:type="spellEnd"/>
      <w:r w:rsidR="006B7979" w:rsidRPr="006B7979">
        <w:rPr>
          <w:b/>
        </w:rPr>
        <w:t xml:space="preserve"> 167, Zagreb, MBS: 080697496, OIB: 75575580227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623C71" w:rsidR="00623C71">
      <w:pPr>
        <w:pStyle w:val="Odlomakpopisa"/>
        <w:numPr>
          <w:ilvl w:val="0"/>
          <w:numId w:val="5"/>
        </w:numPr>
        <w:jc w:val="both"/>
      </w:pPr>
      <w:r w:rsidRPr="001D462F">
        <w:t xml:space="preserve">Za stečajnog upravitelja imenuje se </w:t>
      </w:r>
      <w:r w:rsidR="00623C71">
        <w:t>Nikola Bojanić, Osijek, Bračka 179, OIB: 32886956915.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6B7979" w:rsidRPr="006B7979">
        <w:rPr>
          <w:b/>
        </w:rPr>
        <w:t xml:space="preserve">ZELENI KLAS d.o.o., Božidara </w:t>
      </w:r>
      <w:proofErr w:type="spellStart"/>
      <w:r w:rsidR="006B7979" w:rsidRPr="006B7979">
        <w:rPr>
          <w:b/>
        </w:rPr>
        <w:t>Magovca</w:t>
      </w:r>
      <w:proofErr w:type="spellEnd"/>
      <w:r w:rsidR="006B7979" w:rsidRPr="006B7979">
        <w:rPr>
          <w:b/>
        </w:rPr>
        <w:t xml:space="preserve"> 167, Zagreb, MBS: 080697496, OIB: 75575580227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6B7979">
        <w:t>15. prosinca 2015.</w:t>
      </w:r>
      <w:r w:rsidRPr="00552F4F">
        <w:t xml:space="preserve"> dostavila Trgovačkom sudu u Zagrebu zahtjev za provedbu skraćenog stečajnog postupka nad dužnikom </w:t>
      </w:r>
      <w:r w:rsidR="009B556F" w:rsidRPr="009B556F">
        <w:rPr>
          <w:b/>
        </w:rPr>
        <w:t xml:space="preserve">ZELENI KLAS d.o.o., Božidara </w:t>
      </w:r>
      <w:proofErr w:type="spellStart"/>
      <w:r w:rsidR="009B556F" w:rsidRPr="009B556F">
        <w:rPr>
          <w:b/>
        </w:rPr>
        <w:t>Magovca</w:t>
      </w:r>
      <w:proofErr w:type="spellEnd"/>
      <w:r w:rsidR="009B556F" w:rsidRPr="009B556F">
        <w:rPr>
          <w:b/>
        </w:rPr>
        <w:t xml:space="preserve"> 167, Zagreb, MBS: 080697496, OIB: 75575580227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9B556F">
        <w:t>1076</w:t>
      </w:r>
      <w:r w:rsidR="00D54022" w:rsidRPr="00552F4F">
        <w:t>/</w:t>
      </w:r>
      <w:r w:rsidR="003D7C17">
        <w:t>1</w:t>
      </w:r>
      <w:r w:rsidR="009B556F">
        <w:t>5</w:t>
      </w:r>
      <w:r w:rsidR="003D7C17">
        <w:t>-</w:t>
      </w:r>
      <w:r w:rsidR="009B556F">
        <w:t>1</w:t>
      </w:r>
      <w:r w:rsidR="003D7C17">
        <w:t xml:space="preserve">6 od </w:t>
      </w:r>
      <w:r w:rsidR="00830399">
        <w:t>2</w:t>
      </w:r>
      <w:r w:rsidRPr="00552F4F">
        <w:t xml:space="preserve">5. </w:t>
      </w:r>
      <w:r w:rsidR="00830399">
        <w:t>ožujka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E93965">
        <w:t>8</w:t>
      </w:r>
      <w:r w:rsidR="00B06C55" w:rsidRPr="00552F4F">
        <w:t xml:space="preserve">. </w:t>
      </w:r>
      <w:r w:rsidR="00E93965">
        <w:t>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013252">
        <w:t>1</w:t>
      </w:r>
      <w:r w:rsidR="00A54BCD">
        <w:t>611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8954D0">
        <w:t>10</w:t>
      </w:r>
      <w:r w:rsidR="00E739E0">
        <w:t>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CA7583">
        <w:t>17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BA5" w:rsidP="00FD0D3C" w:rsidR="00FD4BA5">
      <w:r>
        <w:separator/>
      </w:r>
    </w:p>
  </w:endnote>
  <w:endnote w:id="0" w:type="continuationSeparator">
    <w:p w:rsidRDefault="00FD4BA5" w:rsidP="00FD0D3C" w:rsidR="00FD4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BA5" w:rsidP="00FD0D3C" w:rsidR="00FD4BA5">
      <w:r>
        <w:separator/>
      </w:r>
    </w:p>
  </w:footnote>
  <w:footnote w:id="0" w:type="continuationSeparator">
    <w:p w:rsidRDefault="00FD4BA5" w:rsidP="00FD0D3C" w:rsidR="00FD4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4BA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A01484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F7556A">
      <w:t>1611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0148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D4BA5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14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1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14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1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KLAS d.o.o.</izvorni_sadrzaj>
    <derivirana_varijabla naziv="DomainObject.Predmet.ProtustrankaFormated_1">  ZELENI KLAS d.o.o.</derivirana_varijabla>
  </DomainObject.Predmet.ProtustrankaFormated>
  <DomainObject.Predmet.ProtustrankaFormatedOIB>
    <izvorni_sadrzaj>  ZELENI KLAS d.o.o., OIB 75575580227</izvorni_sadrzaj>
    <derivirana_varijabla naziv="DomainObject.Predmet.ProtustrankaFormatedOIB_1">  ZELENI KLAS d.o.o., OIB 75575580227</derivirana_varijabla>
  </DomainObject.Predmet.ProtustrankaFormatedOIB>
  <DomainObject.Predmet.ProtustrankaFormatedWithAdress>
    <izvorni_sadrzaj> ZELENI KLAS d.o.o., Božidara Magovca 167, 10000 Zagreb</izvorni_sadrzaj>
    <derivirana_varijabla naziv="DomainObject.Predmet.ProtustrankaFormatedWithAdress_1"> ZELENI KLAS d.o.o., Božidara Magovca 167, 10000 Zagreb</derivirana_varijabla>
  </DomainObject.Predmet.ProtustrankaFormatedWithAdress>
  <DomainObject.Predmet.ProtustrankaFormatedWithAdressOIB>
    <izvorni_sadrzaj> ZELENI KLAS d.o.o., OIB 75575580227, Božidara Magovca 167, 10000 Zagreb</izvorni_sadrzaj>
    <derivirana_varijabla naziv="DomainObject.Predmet.ProtustrankaFormatedWithAdressOIB_1"> ZELENI KLAS d.o.o., OIB 75575580227, Božidara Magovca 167, 10000 Zagreb</derivirana_varijabla>
  </DomainObject.Predmet.ProtustrankaFormatedWithAdressOIB>
  <DomainObject.Predmet.ProtustrankaWithAdress>
    <izvorni_sadrzaj>ZELENI KLAS d.o.o. Božidara Magovca 167, 10000 Zagreb</izvorni_sadrzaj>
    <derivirana_varijabla naziv="DomainObject.Predmet.ProtustrankaWithAdress_1">ZELENI KLAS d.o.o. Božidara Magovca 167, 10000 Zagreb</derivirana_varijabla>
  </DomainObject.Predmet.ProtustrankaWithAdress>
  <DomainObject.Predmet.ProtustrankaWithAdressOIB>
    <izvorni_sadrzaj>ZELENI KLAS d.o.o., OIB 75575580227, Božidara Magovca 167, 10000 Zagreb</izvorni_sadrzaj>
    <derivirana_varijabla naziv="DomainObject.Predmet.ProtustrankaWithAdressOIB_1">ZELENI KLAS d.o.o., OIB 75575580227, Božidara Magovca 167, 10000 Zagreb</derivirana_varijabla>
  </DomainObject.Predmet.ProtustrankaWithAdressOIB>
  <DomainObject.Predmet.ProtustrankaNazivFormated>
    <izvorni_sadrzaj>ZELENI KLAS d.o.o.</izvorni_sadrzaj>
    <derivirana_varijabla naziv="DomainObject.Predmet.ProtustrankaNazivFormated_1">ZELENI KLAS d.o.o.</derivirana_varijabla>
  </DomainObject.Predmet.ProtustrankaNazivFormated>
  <DomainObject.Predmet.ProtustrankaNazivFormatedOIB>
    <izvorni_sadrzaj>ZELENI KLAS d.o.o., OIB 75575580227</izvorni_sadrzaj>
    <derivirana_varijabla naziv="DomainObject.Predmet.ProtustrankaNazivFormatedOIB_1">ZELENI KLAS d.o.o., OIB 75575580227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KLAS d.o.o.</item>
    </izvorni_sadrzaj>
    <derivirana_varijabla naziv="DomainObject.Predmet.ProtuStrankaListFormated_1">
      <item>ZELENI KLAS d.o.o.</item>
    </derivirana_varijabla>
  </DomainObject.Predmet.ProtuStrankaListFormated>
  <DomainObject.Predmet.ProtuStrankaListFormatedOIB>
    <izvorni_sadrzaj>
      <item>ZELENI KLAS d.o.o., OIB 75575580227</item>
    </izvorni_sadrzaj>
    <derivirana_varijabla naziv="DomainObject.Predmet.ProtuStrankaListFormatedOIB_1">
      <item>ZELENI KLAS d.o.o., OIB 75575580227</item>
    </derivirana_varijabla>
  </DomainObject.Predmet.ProtuStrankaListFormatedOIB>
  <DomainObject.Predmet.ProtuStrankaListFormatedWithAdress>
    <izvorni_sadrzaj>
      <item>ZELENI KLAS d.o.o., Božidara Magovca 167, 10000 Zagreb</item>
    </izvorni_sadrzaj>
    <derivirana_varijabla naziv="DomainObject.Predmet.ProtuStrankaListFormatedWithAdress_1">
      <item>ZELENI KLAS d.o.o., Božidara Magovca 167, 10000 Zagreb</item>
    </derivirana_varijabla>
  </DomainObject.Predmet.ProtuStrankaListFormatedWithAdress>
  <DomainObject.Predmet.ProtuStrankaListFormatedWithAdressOIB>
    <izvorni_sadrzaj>
      <item>ZELENI KLAS d.o.o., OIB 75575580227, Božidara Magovca 167, 10000 Zagreb</item>
    </izvorni_sadrzaj>
    <derivirana_varijabla naziv="DomainObject.Predmet.ProtuStrankaListFormatedWithAdressOIB_1">
      <item>ZELENI KLAS d.o.o., OIB 75575580227, Božidara Magovca 167, 10000 Zagreb</item>
    </derivirana_varijabla>
  </DomainObject.Predmet.ProtuStrankaListFormatedWithAdressOIB>
  <DomainObject.Predmet.ProtuStrankaListNazivFormated>
    <izvorni_sadrzaj>
      <item>ZELENI KLAS d.o.o.</item>
    </izvorni_sadrzaj>
    <derivirana_varijabla naziv="DomainObject.Predmet.ProtuStrankaListNazivFormated_1">
      <item>ZELENI KLAS d.o.o.</item>
    </derivirana_varijabla>
  </DomainObject.Predmet.ProtuStrankaListNazivFormated>
  <DomainObject.Predmet.ProtuStrankaListNazivFormatedOIB>
    <izvorni_sadrzaj>
      <item>ZELENI KLAS d.o.o., OIB 75575580227</item>
    </izvorni_sadrzaj>
    <derivirana_varijabla naziv="DomainObject.Predmet.ProtuStrankaListNazivFormatedOIB_1">
      <item>ZELENI KLAS d.o.o., OIB 75575580227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KLAS d.o.o.</izvorni_sadrzaj>
    <derivirana_varijabla naziv="DomainObject.Predmet.ProtustrankaIDrugi_1">ZELENI KLAS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KLAS d.o.o., OIB 75575580227, Božidara Magovca 167, 10000 Zagreb</izvorni_sadrzaj>
    <derivirana_varijabla naziv="DomainObject.Predmet.ProtustrankaIDrugiAdressOIB_1">ZELENI KLAS d.o.o., OIB 75575580227,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KLAS d.o.o.</item>
      <item>FINA Regionalni centar Zagreb</item>
    </izvorni_sadrzaj>
    <derivirana_varijabla naziv="DomainObject.Predmet.SudioniciListNaziv_1">
      <item>ZELENI KLAS d.o.o.</item>
      <item>FINA Regionalni centar Zagreb</item>
    </derivirana_varijabla>
  </DomainObject.Predmet.SudioniciListNaziv>
  <DomainObject.Predmet.SudioniciListAdressOIB>
    <izvorni_sadrzaj>
      <item>ZELENI KLAS d.o.o., OIB 75575580227, Božidara Magovca 167,10000 Zagreb</item>
      <item>FINA Regionalni centar Zagreb, OIB 85821130368, Trg svibanjskih žrtava 1995. 1,10000 Zagreb</item>
    </izvorni_sadrzaj>
    <derivirana_varijabla naziv="DomainObject.Predmet.SudioniciListAdressOIB_1">
      <item>ZELENI KLAS d.o.o., OIB 75575580227, Božidara Magovca 167,10000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75575580227</item>
      <item>, OIB 85821130368</item>
    </izvorni_sadrzaj>
    <derivirana_varijabla naziv="DomainObject.Predmet.SudioniciListNazivOIB_1">
      <item>, OIB 75575580227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6672F-3EF2-4005-8F42-E37E1B0E3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2886</properties:Characters>
  <properties:Lines>94</properties:Lines>
  <properties:Paragraphs>31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2016-10-10T08:11:00Z</dcterms:modified>
  <cp:revision>438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