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8ddd" w14:paraId="8c58ddd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E4125C">
        <w:rPr>
          <w:b/>
        </w:rPr>
        <w:t>554/2017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E4125C">
        <w:rPr>
          <w:lang w:val="hr-HR"/>
        </w:rPr>
        <w:t xml:space="preserve"> </w:t>
      </w:r>
      <w:r w:rsidR="008B794D">
        <w:rPr>
          <w:lang w:val="hr-HR"/>
        </w:rPr>
        <w:t xml:space="preserve"> </w:t>
      </w:r>
      <w:r w:rsidR="00E4125C" w:rsidRPr="00E4125C">
        <w:rPr>
          <w:lang w:val="hr-HR"/>
        </w:rPr>
        <w:t>KOLDER, društvo s ograničenom odgovornošću za trgovinu, ugostiteljstvo i turizam</w:t>
      </w:r>
      <w:r w:rsidR="00E4125C">
        <w:rPr>
          <w:lang w:val="hr-HR"/>
        </w:rPr>
        <w:t xml:space="preserve">, </w:t>
      </w:r>
      <w:r w:rsidR="008B794D">
        <w:rPr>
          <w:lang w:val="hr-HR"/>
        </w:rPr>
        <w:t xml:space="preserve">OIB: </w:t>
      </w:r>
      <w:r w:rsidR="00E4125C" w:rsidRPr="00E4125C">
        <w:rPr>
          <w:lang w:val="hr-HR"/>
        </w:rPr>
        <w:t>31273138781</w:t>
      </w:r>
      <w:r w:rsidR="00E54060">
        <w:rPr>
          <w:lang w:val="hr-HR"/>
        </w:rPr>
        <w:t>,</w:t>
      </w:r>
      <w:r w:rsidR="008B794D">
        <w:rPr>
          <w:lang w:val="hr-HR"/>
        </w:rPr>
        <w:t xml:space="preserve"> </w:t>
      </w:r>
      <w:r w:rsidR="00E4125C">
        <w:rPr>
          <w:lang w:val="hr-HR"/>
        </w:rPr>
        <w:t>Stjepana Ivičevića 42</w:t>
      </w:r>
      <w:r w:rsidR="008B794D">
        <w:rPr>
          <w:lang w:val="hr-HR"/>
        </w:rPr>
        <w:t xml:space="preserve">, </w:t>
      </w:r>
      <w:r w:rsidR="00E4125C">
        <w:rPr>
          <w:lang w:val="hr-HR"/>
        </w:rPr>
        <w:t>Makarska</w:t>
      </w:r>
      <w:r w:rsidR="008B794D">
        <w:rPr>
          <w:lang w:val="hr-HR"/>
        </w:rPr>
        <w:t xml:space="preserve">, </w:t>
      </w:r>
      <w:r w:rsidR="00E54060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E4125C">
        <w:rPr>
          <w:lang w:val="hr-HR"/>
        </w:rPr>
        <w:t>30</w:t>
      </w:r>
      <w:r w:rsidR="00B37D02">
        <w:rPr>
          <w:lang w:val="hr-HR"/>
        </w:rPr>
        <w:t>.</w:t>
      </w:r>
      <w:r w:rsidR="008B794D">
        <w:rPr>
          <w:lang w:val="hr-HR"/>
        </w:rPr>
        <w:t>svibnja</w:t>
      </w:r>
      <w:r w:rsidR="00B37D02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E4125C">
        <w:rPr>
          <w:lang w:val="hr-HR"/>
        </w:rPr>
        <w:t xml:space="preserve"> </w:t>
      </w:r>
      <w:r w:rsidR="00E4125C" w:rsidRPr="00E4125C">
        <w:rPr>
          <w:lang w:val="hr-HR"/>
        </w:rPr>
        <w:t>KOLDER, društvo s ograničenom odgovornošću za trgovinu, ugostiteljstvo i turizam</w:t>
      </w:r>
      <w:r w:rsidR="00E4125C">
        <w:rPr>
          <w:lang w:val="hr-HR"/>
        </w:rPr>
        <w:t xml:space="preserve">, OIB: </w:t>
      </w:r>
      <w:r w:rsidR="00E4125C" w:rsidRPr="00E4125C">
        <w:rPr>
          <w:lang w:val="hr-HR"/>
        </w:rPr>
        <w:t>31273138781</w:t>
      </w:r>
      <w:r w:rsidR="00E4125C">
        <w:rPr>
          <w:lang w:val="hr-HR"/>
        </w:rPr>
        <w:t>, Stjepana Ivičevića 42, Makarska</w:t>
      </w:r>
      <w:r w:rsidR="00E54060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E4125C">
        <w:rPr>
          <w:lang w:val="hr-HR"/>
        </w:rPr>
        <w:t>2.05</w:t>
      </w:r>
      <w:r w:rsidR="00E6744B">
        <w:rPr>
          <w:lang w:val="hr-HR"/>
        </w:rPr>
        <w:t>.</w:t>
      </w:r>
      <w:r w:rsidR="00C91C38">
        <w:rPr>
          <w:lang w:val="hr-HR"/>
        </w:rPr>
        <w:t>201</w:t>
      </w:r>
      <w:r w:rsidR="00E10A93">
        <w:rPr>
          <w:lang w:val="hr-HR"/>
        </w:rPr>
        <w:t>7</w:t>
      </w:r>
      <w:r w:rsidR="00C91C38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E4125C">
        <w:rPr>
          <w:rFonts w:eastAsia="Calibri"/>
        </w:rPr>
        <w:t>5.827,03</w:t>
      </w:r>
      <w:r w:rsidR="00250C6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E4125C">
        <w:rPr>
          <w:lang w:val="hr-HR"/>
        </w:rPr>
        <w:t>30</w:t>
      </w:r>
      <w:r w:rsidR="008B794D">
        <w:rPr>
          <w:lang w:val="hr-HR"/>
        </w:rPr>
        <w:t>.svibnja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0688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6108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125C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6FAC"/>
    <w:rsid w:val="00F540A9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0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0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0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0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0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0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0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0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St-554/2017</izvorni_sadrzaj>
    <derivirana_varijabla naziv="DomainObject.Predmet.OznakaBroj_1">St-554/2017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KOLDER, društvo s ograničenom odgovornošću za trgovinu, ugostiteljstvo i turizam</izvorni_sadrzaj>
    <derivirana_varijabla naziv="DomainObject.Predmet.ProtustrankaFormated_1">  KOLDER, društvo s ograničenom odgovornošću za trgovinu, ugostiteljstvo i turizam</derivirana_varijabla>
  </DomainObject.Predmet.ProtustrankaFormated>
  <DomainObject.Predmet.ProtustrankaFormatedOIB>
    <izvorni_sadrzaj>  KOLDER, društvo s ograničenom odgovornošću za trgovinu, ugostiteljstvo i turizam, OIB 31273138781</izvorni_sadrzaj>
    <derivirana_varijabla naziv="DomainObject.Predmet.ProtustrankaFormatedOIB_1">  KOLDER, društvo s ograničenom odgovornošću za trgovinu, ugostiteljstvo i turizam, OIB 31273138781</derivirana_varijabla>
  </DomainObject.Predmet.ProtustrankaFormatedOIB>
  <DomainObject.Predmet.ProtustrankaFormatedWithAdress>
    <izvorni_sadrzaj> KOLDER, društvo s ograničenom odgovornošću za trgovinu, ugostiteljstvo i turizam, Stjepana Ivičevića 42, 21300 Makarska</izvorni_sadrzaj>
    <derivirana_varijabla naziv="DomainObject.Predmet.ProtustrankaFormatedWithAdress_1"> KOLDER, društvo s ograničenom odgovornošću za trgovinu, ugostiteljstvo i turizam, Stjepana Ivičevića 42, 21300 Makarska</derivirana_varijabla>
  </DomainObject.Predmet.ProtustrankaFormatedWithAdress>
  <DomainObject.Predmet.ProtustrankaFormatedWithAdressOIB>
    <izvorni_sadrzaj> KOLDER, društvo s ograničenom odgovornošću za trgovinu, ugostiteljstvo i turizam, OIB 31273138781, Stjepana Ivičevića 42, 21300 Makarska</izvorni_sadrzaj>
    <derivirana_varijabla naziv="DomainObject.Predmet.ProtustrankaFormatedWithAdressOIB_1"> KOLDER, društvo s ograničenom odgovornošću za trgovinu, ugostiteljstvo i turizam, OIB 31273138781, Stjepana Ivičevića 42, 21300 Makarska</derivirana_varijabla>
  </DomainObject.Predmet.ProtustrankaFormatedWithAdressOIB>
  <DomainObject.Predmet.ProtustrankaWithAdress>
    <izvorni_sadrzaj>KOLDER, društvo s ograničenom odgovornošću za trgovinu, ugostiteljstvo i turizam Stjepana Ivičevića 42, 21300 Makarska</izvorni_sadrzaj>
    <derivirana_varijabla naziv="DomainObject.Predmet.ProtustrankaWithAdress_1">KOLDER, društvo s ograničenom odgovornošću za trgovinu, ugostiteljstvo i turizam Stjepana Ivičevića 42, 21300 Makarska</derivirana_varijabla>
  </DomainObject.Predmet.ProtustrankaWithAdress>
  <DomainObject.Predmet.ProtustrankaWithAdressOIB>
    <izvorni_sadrzaj>KOLDER, društvo s ograničenom odgovornošću za trgovinu, ugostiteljstvo i turizam, OIB 31273138781, Stjepana Ivičevića 42, 21300 Makarska</izvorni_sadrzaj>
    <derivirana_varijabla naziv="DomainObject.Predmet.ProtustrankaWithAdressOIB_1">KOLDER, društvo s ograničenom odgovornošću za trgovinu, ugostiteljstvo i turizam, OIB 31273138781, Stjepana Ivičevića 42, 21300 Makarska</derivirana_varijabla>
  </DomainObject.Predmet.ProtustrankaWithAdressOIB>
  <DomainObject.Predmet.ProtustrankaNazivFormated>
    <izvorni_sadrzaj>KOLDER, društvo s ograničenom odgovornošću za trgovinu, ugostiteljstvo i turizam</izvorni_sadrzaj>
    <derivirana_varijabla naziv="DomainObject.Predmet.ProtustrankaNazivFormated_1">KOLDER, društvo s ograničenom odgovornošću za trgovinu, ugostiteljstvo i turizam</derivirana_varijabla>
  </DomainObject.Predmet.ProtustrankaNazivFormated>
  <DomainObject.Predmet.ProtustrankaNazivFormatedOIB>
    <izvorni_sadrzaj>KOLDER, društvo s ograničenom odgovornošću za trgovinu, ugostiteljstvo i turizam, OIB 31273138781</izvorni_sadrzaj>
    <derivirana_varijabla naziv="DomainObject.Predmet.ProtustrankaNazivFormatedOIB_1">KOLDER, društvo s ograničenom odgovornošću za trgovinu, ugostiteljstvo i turizam, OIB 31273138781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5827.03</izvorni_sadrzaj>
    <derivirana_varijabla naziv="DomainObject.Predmet.TrenutnaVrijednost_1">5827.03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KOLDER, društvo s ograničenom odgovornošću za trgovinu, ugostiteljstvo i turizam</item>
    </izvorni_sadrzaj>
    <derivirana_varijabla naziv="DomainObject.Predmet.ProtuStrankaListFormated_1">
      <item>KOLDER, društvo s ograničenom odgovornošću za trgovinu, ugostiteljstvo i turizam</item>
    </derivirana_varijabla>
  </DomainObject.Predmet.ProtuStrankaListFormated>
  <DomainObject.Predmet.ProtuStrankaListFormatedOIB>
    <izvorni_sadrzaj>
      <item>KOLDER, društvo s ograničenom odgovornošću za trgovinu, ugostiteljstvo i turizam, OIB 31273138781</item>
    </izvorni_sadrzaj>
    <derivirana_varijabla naziv="DomainObject.Predmet.ProtuStrankaListFormatedOIB_1">
      <item>KOLDER, društvo s ograničenom odgovornošću za trgovinu, ugostiteljstvo i turizam, OIB 31273138781</item>
    </derivirana_varijabla>
  </DomainObject.Predmet.ProtuStrankaListFormatedOIB>
  <DomainObject.Predmet.ProtuStrankaListFormatedWithAdress>
    <izvorni_sadrzaj>
      <item>KOLDER, društvo s ograničenom odgovornošću za trgovinu, ugostiteljstvo i turizam, Stjepana Ivičevića 42, 21300 Makarska</item>
    </izvorni_sadrzaj>
    <derivirana_varijabla naziv="DomainObject.Predmet.ProtuStrankaListFormatedWithAdress_1">
      <item>KOLDER, društvo s ograničenom odgovornošću za trgovinu, ugostiteljstvo i turizam, Stjepana Ivičevića 42, 21300 Makarska</item>
    </derivirana_varijabla>
  </DomainObject.Predmet.ProtuStrankaListFormatedWithAdress>
  <DomainObject.Predmet.ProtuStrankaListFormatedWithAdressOIB>
    <izvorni_sadrzaj>
      <item>KOLDER, društvo s ograničenom odgovornošću za trgovinu, ugostiteljstvo i turizam, OIB 31273138781, Stjepana Ivičevića 42, 21300 Makarska</item>
    </izvorni_sadrzaj>
    <derivirana_varijabla naziv="DomainObject.Predmet.ProtuStrankaListFormatedWithAdressOIB_1">
      <item>KOLDER, društvo s ograničenom odgovornošću za trgovinu, ugostiteljstvo i turizam, OIB 31273138781, Stjepana Ivičevića 42, 21300 Makarska</item>
    </derivirana_varijabla>
  </DomainObject.Predmet.ProtuStrankaListFormatedWithAdressOIB>
  <DomainObject.Predmet.ProtuStrankaListNazivFormated>
    <izvorni_sadrzaj>
      <item>KOLDER, društvo s ograničenom odgovornošću za trgovinu, ugostiteljstvo i turizam</item>
    </izvorni_sadrzaj>
    <derivirana_varijabla naziv="DomainObject.Predmet.ProtuStrankaListNazivFormated_1">
      <item>KOLDER, društvo s ograničenom odgovornošću za trgovinu, ugostiteljstvo i turizam</item>
    </derivirana_varijabla>
  </DomainObject.Predmet.ProtuStrankaListNazivFormated>
  <DomainObject.Predmet.ProtuStrankaListNazivFormatedOIB>
    <izvorni_sadrzaj>
      <item>KOLDER, društvo s ograničenom odgovornošću za trgovinu, ugostiteljstvo i turizam, OIB 31273138781</item>
    </izvorni_sadrzaj>
    <derivirana_varijabla naziv="DomainObject.Predmet.ProtuStrankaListNazivFormatedOIB_1">
      <item>KOLDER, društvo s ograničenom odgovornošću za trgovinu, ugostiteljstvo i turizam, OIB 31273138781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KOLDER, društvo s ograničenom odgovornošću za trgovinu, ugostiteljstvo i turizam</izvorni_sadrzaj>
    <derivirana_varijabla naziv="DomainObject.Predmet.ProtustrankaIDrugi_1">KOLDER, društvo s ograničenom odgovornošću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KOLDER, društvo s ograničenom odgovornošću za trgovinu, ugostiteljstvo i turizam, OIB 31273138781, Stjepana Ivičevića 42, 21300 Makarska</izvorni_sadrzaj>
    <derivirana_varijabla naziv="DomainObject.Predmet.ProtustrankaIDrugiAdressOIB_1">KOLDER, društvo s ograničenom odgovornošću za trgovinu, ugostiteljstvo i turizam, OIB 31273138781, Stjepana Ivičevića 42,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KOLDER, društvo s ograničenom odgovornošću za trgovinu, ugostiteljstvo i turizam</item>
      <item>FINANCIJSKA AGENCIJA, RC SPLIT</item>
    </izvorni_sadrzaj>
    <derivirana_varijabla naziv="DomainObject.Predmet.SudioniciListNaziv_1">
      <item>KOLDER, društvo s ograničenom odgovornošću za trgovinu, ugostiteljstvo i turizam</item>
      <item>FINANCIJSKA AGENCIJA, RC SPLIT</item>
    </derivirana_varijabla>
  </DomainObject.Predmet.SudioniciListNaziv>
  <DomainObject.Predmet.SudioniciListAdressOIB>
    <izvorni_sadrzaj>
      <item>KOLDER, društvo s ograničenom odgovornošću za trgovinu, ugostiteljstvo i turizam, OIB 31273138781, Stjepana Ivičevića 42,21300 Makarska</item>
      <item>FINANCIJSKA AGENCIJA, RC SPLIT, OIB 85821130368, Mažuranićevo šetalište 24 b,21000 Split</item>
    </izvorni_sadrzaj>
    <derivirana_varijabla naziv="DomainObject.Predmet.SudioniciListAdressOIB_1">
      <item>KOLDER, društvo s ograničenom odgovornošću za trgovinu, ugostiteljstvo i turizam, OIB 31273138781, Stjepana Ivičevića 42,21300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31273138781</item>
      <item>, OIB 85821130368</item>
    </izvorni_sadrzaj>
    <derivirana_varijabla naziv="DomainObject.Predmet.SudioniciListNazivOIB_1">
      <item>, OIB 31273138781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F0E3D4-3AD9-402D-831B-06A60EAF71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354</properties:Words>
  <properties:Characters>1969</properties:Characters>
  <properties:Lines>49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2017-05-30T10:52:00Z</dcterms:created>
  <dc:creator>Marija Elez</dc:creator>
  <cp:lastModifiedBy>Marija Elez</cp:lastModifiedBy>
  <cp:lastPrinted>2017-05-03T07:34:00Z</cp:lastPrinted>
  <dcterms:modified xmlns:xsi="http://www.w3.org/2001/XMLSchema-instance" xsi:type="dcterms:W3CDTF">2017-05-30T11:43:00Z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