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56fe" w14:paraId="5b456fe" w:rsidRDefault="00D6504F" w:rsidP="00D6504F" w:rsidR="00D6504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1159</w:t>
      </w:r>
      <w:r>
        <w:rPr>
          <w:lang w:val="hr-HR"/>
        </w:rPr>
        <w:t>/15-</w:t>
      </w:r>
      <w:r>
        <w:rPr>
          <w:lang w:val="hr-HR"/>
        </w:rPr>
        <w:t>4</w:t>
      </w:r>
    </w:p>
    <w:p w:rsidRDefault="00D6504F" w:rsidP="00D6504F" w:rsidR="00D6504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04F" w:rsidP="00D6504F" w:rsidR="00D6504F">
      <w:r>
        <w:t xml:space="preserve">         REPUBLIKA HRVATSKA</w:t>
      </w:r>
    </w:p>
    <w:p w:rsidRDefault="00D6504F" w:rsidP="00D6504F" w:rsidR="00D6504F">
      <w:r>
        <w:t xml:space="preserve"> TRGOVAČKI SUD U VARAŽDINU</w:t>
      </w:r>
    </w:p>
    <w:p w:rsidRDefault="00D6504F" w:rsidP="00D6504F" w:rsidR="00D6504F">
      <w:pPr>
        <w:ind w:firstLine="720"/>
      </w:pPr>
      <w:r>
        <w:t xml:space="preserve">         B. Radić 2</w:t>
      </w: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jc w:val="center"/>
        <w:rPr>
          <w:lang w:val="hr-HR"/>
        </w:rPr>
      </w:pPr>
    </w:p>
    <w:p w:rsidRDefault="00D6504F" w:rsidP="00D6504F" w:rsidR="00D6504F">
      <w:pPr>
        <w:jc w:val="center"/>
        <w:rPr>
          <w:lang w:val="hr-HR"/>
        </w:rPr>
      </w:pPr>
    </w:p>
    <w:p w:rsidRDefault="00D6504F" w:rsidP="00D6504F" w:rsidR="00D6504F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ERA NOVA d.o.o., OIB: 90493470819 sa sjedištem u Stjepana Radića 103, 42205, Vidovec</w:t>
      </w:r>
      <w:r>
        <w:t>, dana 3</w:t>
      </w:r>
      <w:r>
        <w:t>0</w:t>
      </w:r>
      <w:r>
        <w:t>. prosinca 2015. godine temeljem čl. 430. Stečajnog zakona ("Narodne novine" 71/15, u daljnjem tekstu SZ) objavljuje slijedeći</w:t>
      </w:r>
    </w:p>
    <w:p w:rsidRDefault="00D6504F" w:rsidP="00D6504F" w:rsidR="00D6504F">
      <w:pPr>
        <w:jc w:val="both"/>
      </w:pPr>
    </w:p>
    <w:p w:rsidRDefault="00D6504F" w:rsidP="00D6504F" w:rsidR="00D6504F">
      <w:pPr>
        <w:jc w:val="both"/>
      </w:pPr>
    </w:p>
    <w:p w:rsidRDefault="00D6504F" w:rsidP="00D6504F" w:rsidR="00D6504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D6504F" w:rsidP="00D6504F" w:rsidR="00D6504F">
      <w:pPr>
        <w:jc w:val="center"/>
        <w:rPr>
          <w:sz w:val="28"/>
          <w:szCs w:val="28"/>
          <w:lang w:val="hr-HR"/>
        </w:rPr>
      </w:pPr>
    </w:p>
    <w:p w:rsidRDefault="00D6504F" w:rsidP="00D6504F" w:rsidR="00D6504F">
      <w:pPr>
        <w:jc w:val="both"/>
        <w:rPr>
          <w:lang w:val="hr-HR"/>
        </w:rPr>
      </w:pPr>
    </w:p>
    <w:p w:rsidRDefault="00D6504F" w:rsidP="00D6504F" w:rsidR="00D6504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ERA NOVA d.o.o., OIB: 90493470819 sa sjedištem u Stjepana Radića 103, 42205, Vidovec, iznosi </w:t>
      </w:r>
      <w:r>
        <w:t>262.125,49</w:t>
      </w:r>
      <w:r>
        <w:t xml:space="preserve"> kn.</w:t>
      </w:r>
    </w:p>
    <w:p w:rsidRDefault="00D6504F" w:rsidP="00D6504F" w:rsidR="00D6504F">
      <w:pPr>
        <w:jc w:val="both"/>
      </w:pPr>
    </w:p>
    <w:p w:rsidRDefault="00D6504F" w:rsidP="00D6504F" w:rsidR="00D6504F">
      <w:pPr>
        <w:jc w:val="both"/>
      </w:pPr>
      <w:r>
        <w:tab/>
        <w:t xml:space="preserve">II/ Poziva se direktor dužnika </w:t>
      </w:r>
      <w:r>
        <w:t>Antonio Mađarić, OIB: 43212381884, Vidovec, Stjepana Radića 103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D6504F" w:rsidP="00D6504F" w:rsidR="00D6504F">
      <w:pPr>
        <w:jc w:val="both"/>
      </w:pPr>
    </w:p>
    <w:p w:rsidRDefault="00D6504F" w:rsidP="00D6504F" w:rsidR="00D6504F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D6504F" w:rsidP="00D6504F" w:rsidR="00D6504F">
      <w:pPr>
        <w:jc w:val="both"/>
      </w:pPr>
    </w:p>
    <w:p w:rsidRDefault="00D6504F" w:rsidP="00D6504F" w:rsidR="00D6504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6504F" w:rsidP="00D6504F" w:rsidR="00D6504F">
      <w:pPr>
        <w:jc w:val="both"/>
      </w:pPr>
    </w:p>
    <w:p w:rsidRDefault="00D6504F" w:rsidP="00D6504F" w:rsidR="00D6504F">
      <w:pPr>
        <w:jc w:val="both"/>
      </w:pPr>
      <w:r>
        <w:tab/>
      </w:r>
    </w:p>
    <w:p w:rsidRDefault="00D6504F" w:rsidP="00D6504F" w:rsidR="00D6504F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jc w:val="both"/>
        <w:outlineLvl w:val="0"/>
        <w:rPr>
          <w:lang w:val="hr-HR"/>
        </w:rPr>
      </w:pPr>
      <w:r>
        <w:rPr>
          <w:lang w:val="hr-HR"/>
        </w:rPr>
        <w:tab/>
        <w:t>Dana 2</w:t>
      </w:r>
      <w:r>
        <w:rPr>
          <w:lang w:val="hr-HR"/>
        </w:rPr>
        <w:t>4</w:t>
      </w:r>
      <w:r>
        <w:rPr>
          <w:lang w:val="hr-HR"/>
        </w:rPr>
        <w:t xml:space="preserve">. </w:t>
      </w:r>
      <w:r>
        <w:rPr>
          <w:lang w:val="hr-HR"/>
        </w:rPr>
        <w:t>prosinca</w:t>
      </w:r>
      <w:r>
        <w:rPr>
          <w:lang w:val="hr-HR"/>
        </w:rPr>
        <w:t xml:space="preserve"> 2015. godine, predlagatelj Financijska agencija, Regionalni centar Zagreb, Podružnica Varaždin podnio je prijedlog  za otvaranje stečajnog postupka nad dužnikom</w:t>
      </w:r>
      <w:r>
        <w:t xml:space="preserve">, navodeći da dužnik ERA NOVA d.o.o., OIB: 90493470819 sa sjedištem u Stjepana Radića 103, 42205, Vidovec na dan 1.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262.125,49</w:t>
      </w:r>
      <w:r>
        <w:t xml:space="preserve">  kn te da dužnik nema zaposlenih.</w:t>
      </w:r>
    </w:p>
    <w:p w:rsidRDefault="00D6504F" w:rsidP="00D6504F" w:rsidR="00D6504F">
      <w:pPr>
        <w:jc w:val="both"/>
        <w:outlineLvl w:val="0"/>
        <w:rPr>
          <w:lang w:val="hr-HR"/>
        </w:rPr>
      </w:pPr>
    </w:p>
    <w:p w:rsidRDefault="00D6504F" w:rsidP="00D6504F" w:rsidR="00D6504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D6504F" w:rsidP="00D6504F" w:rsidR="00D6504F">
      <w:pPr>
        <w:jc w:val="both"/>
        <w:outlineLvl w:val="0"/>
        <w:rPr>
          <w:lang w:val="hr-HR"/>
        </w:rPr>
      </w:pPr>
    </w:p>
    <w:p w:rsidRDefault="00D6504F" w:rsidP="00D6504F" w:rsidR="00D6504F">
      <w:pPr>
        <w:jc w:val="center"/>
        <w:outlineLvl w:val="0"/>
        <w:rPr>
          <w:lang w:val="hr-HR"/>
        </w:rPr>
      </w:pPr>
    </w:p>
    <w:p w:rsidRDefault="00D6504F" w:rsidP="00D6504F" w:rsidR="00D6504F">
      <w:pPr>
        <w:jc w:val="center"/>
        <w:outlineLvl w:val="0"/>
        <w:rPr>
          <w:lang w:val="hr-HR"/>
        </w:rPr>
      </w:pPr>
      <w:r>
        <w:rPr>
          <w:lang w:val="hr-HR"/>
        </w:rPr>
        <w:t>U Varaždinu, 3</w:t>
      </w:r>
      <w:r>
        <w:rPr>
          <w:lang w:val="hr-HR"/>
        </w:rPr>
        <w:t>0</w:t>
      </w:r>
      <w:r>
        <w:rPr>
          <w:lang w:val="hr-HR"/>
        </w:rPr>
        <w:t>. prosinca 2015. godine</w:t>
      </w:r>
    </w:p>
    <w:p w:rsidRDefault="00D6504F" w:rsidP="00D6504F" w:rsidR="00D6504F">
      <w:pPr>
        <w:jc w:val="center"/>
        <w:outlineLvl w:val="0"/>
        <w:rPr>
          <w:lang w:val="hr-HR"/>
        </w:rPr>
      </w:pPr>
    </w:p>
    <w:p w:rsidRDefault="00D6504F" w:rsidP="00D6504F" w:rsidR="00D6504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6504F" w:rsidP="00D6504F" w:rsidR="00D6504F">
      <w:pPr>
        <w:jc w:val="center"/>
        <w:outlineLvl w:val="0"/>
        <w:rPr>
          <w:lang w:val="hr-HR"/>
        </w:rPr>
      </w:pPr>
    </w:p>
    <w:p w:rsidRDefault="00D6504F" w:rsidP="00D6504F" w:rsidR="00D6504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D6504F" w:rsidP="00D6504F" w:rsidR="00D6504F">
      <w:pPr>
        <w:ind w:firstLine="720" w:left="3600"/>
        <w:outlineLvl w:val="0"/>
        <w:rPr>
          <w:lang w:val="hr-HR"/>
        </w:rPr>
      </w:pPr>
    </w:p>
    <w:p w:rsidRDefault="00D6504F" w:rsidP="00D6504F" w:rsidR="00D6504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D6504F" w:rsidP="00D6504F" w:rsidR="00D6504F">
      <w:pPr>
        <w:ind w:firstLine="720" w:left="3600"/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</w:p>
    <w:p w:rsidRDefault="00D6504F" w:rsidP="00D6504F" w:rsidR="00D6504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D6504F" w:rsidP="00D6504F" w:rsidR="00D6504F">
      <w:pPr>
        <w:outlineLvl w:val="0"/>
        <w:rPr>
          <w:lang w:val="hr-HR"/>
        </w:rPr>
      </w:pPr>
      <w:r>
        <w:t>- e-Oglasna ploča suda</w:t>
      </w:r>
    </w:p>
    <w:p w:rsidRDefault="00DA0242" w:rsidP="00D6504F" w:rsidR="00DA0242" w:rsidRPr="00D6504F"/>
    <w:sectPr w:rsidSect="00EB0D4C" w:rsidR="00DA0242" w:rsidRPr="00D6504F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04F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650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650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62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St-1159/2015-4</izvorni_sadrzaj>
    <derivirana_varijabla naziv="DomainObject.Oznaka_1">St-1159/2015-4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St-1159/2015</izvorni_sadrzaj>
    <derivirana_varijabla naziv="DomainObject.Predmet.OznakaBroj_1">St-1159/2015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 NOVA društvo s ograničenom odgovornošću za trgovinu</izvorni_sadrzaj>
    <derivirana_varijabla naziv="DomainObject.Predmet.ProtustrankaFormated_1">  ERA NOVA društvo s ograničenom odgovornošću za trgovinu</derivirana_varijabla>
  </DomainObject.Predmet.ProtustrankaFormated>
  <DomainObject.Predmet.ProtustrankaFormatedOIB>
    <izvorni_sadrzaj>  ERA NOVA društvo s ograničenom odgovornošću za trgovinu, OIB 90493470819</izvorni_sadrzaj>
    <derivirana_varijabla naziv="DomainObject.Predmet.ProtustrankaFormatedOIB_1">  ERA NOVA društvo s ograničenom odgovornošću za trgovinu, OIB 90493470819</derivirana_varijabla>
  </DomainObject.Predmet.ProtustrankaFormatedOIB>
  <DomainObject.Predmet.ProtustrankaFormatedWithAdress>
    <izvorni_sadrzaj> ERA NOVA društvo s ograničenom odgovornošću za trgovinu, Stjepana Radića 103, 42205 Vidovec</izvorni_sadrzaj>
    <derivirana_varijabla naziv="DomainObject.Predmet.ProtustrankaFormatedWithAdress_1"> ERA NOVA društvo s ograničenom odgovornošću za trgovinu, Stjepana Radića 103, 42205 Vidovec</derivirana_varijabla>
  </DomainObject.Predmet.ProtustrankaFormatedWithAdress>
  <DomainObject.Predmet.ProtustrankaFormatedWithAdressOIB>
    <izvorni_sadrzaj> ERA NOVA društvo s ograničenom odgovornošću za trgovinu, OIB 90493470819, Stjepana Radića 103, 42205 Vidovec</izvorni_sadrzaj>
    <derivirana_varijabla naziv="DomainObject.Predmet.ProtustrankaFormatedWithAdressOIB_1"> ERA NOVA društvo s ograničenom odgovornošću za trgovinu, OIB 90493470819, Stjepana Radića 103, 42205 Vidovec</derivirana_varijabla>
  </DomainObject.Predmet.ProtustrankaFormatedWithAdressOIB>
  <DomainObject.Predmet.ProtustrankaWithAdress>
    <izvorni_sadrzaj>ERA NOVA društvo s ograničenom odgovornošću za trgovinu Stjepana Radića 103, 42205 Vidovec</izvorni_sadrzaj>
    <derivirana_varijabla naziv="DomainObject.Predmet.ProtustrankaWithAdress_1">ERA NOVA društvo s ograničenom odgovornošću za trgovinu Stjepana Radića 103, 42205 Vidovec</derivirana_varijabla>
  </DomainObject.Predmet.ProtustrankaWithAdress>
  <DomainObject.Predmet.ProtustrankaWithAdressOIB>
    <izvorni_sadrzaj>ERA NOVA društvo s ograničenom odgovornošću za trgovinu, OIB 90493470819, Stjepana Radića 103, 42205 Vidovec</izvorni_sadrzaj>
    <derivirana_varijabla naziv="DomainObject.Predmet.ProtustrankaWithAdressOIB_1">ERA NOVA društvo s ograničenom odgovornošću za trgovinu, OIB 90493470819, Stjepana Radića 103, 42205 Vidovec</derivirana_varijabla>
  </DomainObject.Predmet.ProtustrankaWithAdressOIB>
  <DomainObject.Predmet.ProtustrankaNazivFormated>
    <izvorni_sadrzaj>ERA NOVA društvo s ograničenom odgovornošću za trgovinu</izvorni_sadrzaj>
    <derivirana_varijabla naziv="DomainObject.Predmet.ProtustrankaNazivFormated_1">ERA NOVA društvo s ograničenom odgovornošću za trgovinu</derivirana_varijabla>
  </DomainObject.Predmet.ProtustrankaNazivFormated>
  <DomainObject.Predmet.ProtustrankaNazivFormatedOIB>
    <izvorni_sadrzaj>ERA NOVA društvo s ograničenom odgovornošću za trgovinu, OIB 90493470819</izvorni_sadrzaj>
    <derivirana_varijabla naziv="DomainObject.Predmet.ProtustrankaNazivFormatedOIB_1">ERA NOVA društvo s ograničenom odgovornošću za trgovinu, OIB 90493470819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262125.49</izvorni_sadrzaj>
    <derivirana_varijabla naziv="DomainObject.Predmet.TrenutnaVrijednost_1">262125.49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ERA NOVA društvo s ograničenom odgovornošću za trgovinu</item>
    </izvorni_sadrzaj>
    <derivirana_varijabla naziv="DomainObject.Predmet.ProtuStrankaListFormated_1">
      <item>ERA NOVA društvo s ograničenom odgovornošću za trgovinu</item>
    </derivirana_varijabla>
  </DomainObject.Predmet.ProtuStrankaListFormated>
  <DomainObject.Predmet.ProtuStrankaListFormatedOIB>
    <izvorni_sadrzaj>
      <item>ERA NOVA društvo s ograničenom odgovornošću za trgovinu, OIB 90493470819</item>
    </izvorni_sadrzaj>
    <derivirana_varijabla naziv="DomainObject.Predmet.ProtuStrankaListFormatedOIB_1">
      <item>ERA NOVA društvo s ograničenom odgovornošću za trgovinu, OIB 90493470819</item>
    </derivirana_varijabla>
  </DomainObject.Predmet.ProtuStrankaListFormatedOIB>
  <DomainObject.Predmet.ProtuStrankaListFormatedWithAdress>
    <izvorni_sadrzaj>
      <item>ERA NOVA društvo s ograničenom odgovornošću za trgovinu, Stjepana Radića 103, 42205 Vidovec</item>
    </izvorni_sadrzaj>
    <derivirana_varijabla naziv="DomainObject.Predmet.ProtuStrankaListFormatedWithAdress_1">
      <item>ERA NOVA društvo s ograničenom odgovornošću za trgovinu, Stjepana Radića 103, 42205 Vidovec</item>
    </derivirana_varijabla>
  </DomainObject.Predmet.ProtuStrankaListFormatedWithAdress>
  <DomainObject.Predmet.ProtuStrankaListFormatedWithAdressOIB>
    <izvorni_sadrzaj>
      <item>ERA NOVA društvo s ograničenom odgovornošću za trgovinu, OIB 90493470819, Stjepana Radića 103, 42205 Vidovec</item>
    </izvorni_sadrzaj>
    <derivirana_varijabla naziv="DomainObject.Predmet.ProtuStrankaListFormatedWithAdressOIB_1">
      <item>ERA NOVA društvo s ograničenom odgovornošću za trgovinu, OIB 90493470819, Stjepana Radića 103, 42205 Vidovec</item>
    </derivirana_varijabla>
  </DomainObject.Predmet.ProtuStrankaListFormatedWithAdressOIB>
  <DomainObject.Predmet.ProtuStrankaListNazivFormated>
    <izvorni_sadrzaj>
      <item>ERA NOVA društvo s ograničenom odgovornošću za trgovinu</item>
    </izvorni_sadrzaj>
    <derivirana_varijabla naziv="DomainObject.Predmet.ProtuStrankaListNazivFormated_1">
      <item>ERA NOVA društvo s ograničenom odgovornošću za trgovinu</item>
    </derivirana_varijabla>
  </DomainObject.Predmet.ProtuStrankaListNazivFormated>
  <DomainObject.Predmet.ProtuStrankaListNazivFormatedOIB>
    <izvorni_sadrzaj>
      <item>ERA NOVA društvo s ograničenom odgovornošću za trgovinu, OIB 90493470819</item>
    </izvorni_sadrzaj>
    <derivirana_varijabla naziv="DomainObject.Predmet.ProtuStrankaListNazivFormatedOIB_1">
      <item>ERA NOVA društvo s ograničenom odgovornošću za trgovinu, OIB 90493470819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St-1159/2015-4</izvorni_sadrzaj>
    <derivirana_varijabla naziv="DomainObject.PoslovniBrojDokumenta_1">St-1159/2015-4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ERA NOVA društvo s ograničenom odgovornošću za trgovinu</izvorni_sadrzaj>
    <derivirana_varijabla naziv="DomainObject.Predmet.ProtustrankaIDrugi_1">ERA NOVA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ERA NOVA društvo s ograničenom odgovornošću za trgovinu, OIB 90493470819, Stjepana Radića 103, 42205 Vidovec</izvorni_sadrzaj>
    <derivirana_varijabla naziv="DomainObject.Predmet.ProtustrankaIDrugiAdressOIB_1">ERA NOVA društvo s ograničenom odgovornošću za trgovinu, OIB 90493470819, Stjepana Radića 103,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ERA NOVA društvo s ograničenom odgovornošću za trgovinu</item>
      <item>E-oglasna ploča</item>
      <item>Sudski registar, Trgovački sud u Varaždinu</item>
    </izvorni_sadrzaj>
    <derivirana_varijabla naziv="DomainObject.Predmet.SudioniciListNaziv_1">
      <item>Financijska agencija</item>
      <item>ERA NOVA društvo s ograničenom odgovornošću za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ERA NOVA društvo s ograničenom odgovornošću za trgovinu, OIB 90493470819, Stjepana Radića 103,42205 Vidovec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ERA NOVA društvo s ograničenom odgovornošću za trgovinu, OIB 90493470819, Stjepana Radića 103,42205 Vidovec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747E1-F9D0-4DAA-BB24-AFBA31376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2543</properties:Characters>
  <properties:Lines>73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2015-12-30T12:18:00Z</cp:lastPrinted>
  <dcterms:modified xmlns:xsi="http://www.w3.org/2001/XMLSchema-instance" xsi:type="dcterms:W3CDTF">2015-12-30T12:18:00Z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