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118e" w14:paraId="629118e" w:rsidRDefault="00AE649C" w:rsidP="003C019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3C0195" w:rsidP="003C0195" w:rsidR="00AE649C" w:rsidRPr="003C0195">
      <w:pPr>
        <w:pStyle w:val="SudNaziv"/>
        <w:ind w:firstLine="708" w:left="4956"/>
        <w:rPr>
          <w:b w:val="false"/>
        </w:rPr>
      </w:pPr>
      <w:r w:rsidRPr="003C0195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3C019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C0195">
        <w:rPr>
          <w:b w:val="false"/>
        </w:rPr>
        <w:t>Poslovni broj: 4 St-702/15-13</w:t>
      </w:r>
      <w:r w:rsidR="00EA1C6D" w:rsidRPr="003C0195">
        <w:rPr>
          <w:b w:val="false"/>
        </w:rPr>
        <w:tab/>
      </w:r>
    </w:p>
    <w:p w:rsidRDefault="003C0195" w:rsidP="003C0195" w:rsidR="003C019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3C0195" w:rsidP="003C0195" w:rsidR="003C019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3C0195" w:rsidP="003C0195" w:rsidR="003C0195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3C0195" w:rsidP="003C0195" w:rsidR="003C019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C0195" w:rsidP="003C0195" w:rsidR="003C0195">
      <w:pPr>
        <w:spacing w:after="0"/>
        <w:jc w:val="both"/>
        <w:rPr>
          <w:rFonts w:cs="Times New Roman"/>
        </w:rPr>
      </w:pPr>
    </w:p>
    <w:p w:rsidRDefault="003C0195" w:rsidP="003C0195" w:rsidR="003C019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3C0195" w:rsidP="003C0195" w:rsidR="003C0195">
      <w:pPr>
        <w:spacing w:after="0"/>
        <w:jc w:val="center"/>
        <w:rPr>
          <w:rFonts w:cs="Times New Roman"/>
        </w:rPr>
      </w:pPr>
    </w:p>
    <w:p w:rsidRDefault="003C0195" w:rsidP="003C0195" w:rsidR="003C019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3C0195" w:rsidP="003C0195" w:rsidR="003C0195">
      <w:pPr>
        <w:spacing w:after="0"/>
        <w:jc w:val="center"/>
        <w:rPr>
          <w:rFonts w:cs="Times New Roman"/>
        </w:rPr>
      </w:pPr>
    </w:p>
    <w:p w:rsidRDefault="003C0195" w:rsidP="003C0195" w:rsidR="003C019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             sucu, u stečajnom predmetu povodom prijedloga podnositelja Financijska agencija, Podružnica Varaždin, A. Cesarca 2, Varaždin, za pokretanje stečajnog postupka nad dužnikom </w:t>
      </w:r>
      <w:proofErr w:type="spellStart"/>
      <w:r>
        <w:rPr>
          <w:rFonts w:cs="Times New Roman"/>
        </w:rPr>
        <w:t>Pajtak</w:t>
      </w:r>
      <w:proofErr w:type="spellEnd"/>
      <w:r>
        <w:rPr>
          <w:rFonts w:cs="Times New Roman"/>
        </w:rPr>
        <w:t xml:space="preserve"> j.d.o.o., Sveti Juraj u Trnju 2, 40323 Prelog, OIB: 56089186076,  dana 18. ožujka 2016.  </w:t>
      </w:r>
    </w:p>
    <w:p w:rsidRDefault="003C0195" w:rsidP="003C0195" w:rsidR="003C0195">
      <w:pPr>
        <w:spacing w:after="0"/>
        <w:ind w:firstLine="708"/>
        <w:jc w:val="both"/>
        <w:rPr>
          <w:rFonts w:cs="Times New Roman"/>
        </w:rPr>
      </w:pPr>
    </w:p>
    <w:p w:rsidRDefault="003C0195" w:rsidP="003C0195" w:rsidR="003C019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C0195" w:rsidP="003C0195" w:rsidR="003C0195">
      <w:pPr>
        <w:spacing w:after="0"/>
        <w:jc w:val="both"/>
        <w:rPr>
          <w:rFonts w:cs="Times New Roman"/>
        </w:rPr>
      </w:pPr>
    </w:p>
    <w:p w:rsidRDefault="003C0195" w:rsidP="003C0195" w:rsidR="003C019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3C0195" w:rsidP="003C0195" w:rsidR="003C0195">
      <w:pPr>
        <w:spacing w:after="0"/>
        <w:jc w:val="both"/>
        <w:rPr>
          <w:rFonts w:cs="Times New Roman"/>
        </w:rPr>
      </w:pPr>
    </w:p>
    <w:p w:rsidRDefault="003C0195" w:rsidP="003C0195" w:rsidR="003C0195">
      <w:pPr>
        <w:spacing w:after="0"/>
        <w:jc w:val="center"/>
        <w:rPr>
          <w:rFonts w:cs="Times New Roman"/>
        </w:rPr>
      </w:pPr>
      <w:r>
        <w:rPr>
          <w:rFonts w:cs="Times New Roman"/>
        </w:rPr>
        <w:t>13. travnja 2016. u 9,00 sati</w:t>
      </w:r>
    </w:p>
    <w:p w:rsidRDefault="003C0195" w:rsidP="003C0195" w:rsidR="003C0195">
      <w:pPr>
        <w:spacing w:after="0"/>
        <w:jc w:val="center"/>
        <w:rPr>
          <w:rFonts w:cs="Times New Roman"/>
        </w:rPr>
      </w:pPr>
    </w:p>
    <w:p w:rsidRDefault="003C0195" w:rsidP="003C0195" w:rsidR="003C0195">
      <w:pPr>
        <w:spacing w:after="0"/>
        <w:jc w:val="both"/>
        <w:rPr>
          <w:rFonts w:cs="Times New Roman"/>
        </w:rPr>
      </w:pPr>
      <w:r>
        <w:rPr>
          <w:rFonts w:cs="Times New Roman"/>
        </w:rPr>
        <w:t>kod Trgovačkog suda u Varaždinu, Braće Radić 2, sudnica broj 230/II kat, a na koje se dostavom ovoga rješenja pozivaju:</w:t>
      </w:r>
    </w:p>
    <w:p w:rsidRDefault="003C0195" w:rsidP="003C0195" w:rsidR="003C019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predlagatelj, Financijska agencija, Podružnica Varaždin, A. Cesarca 2, Varaždin</w:t>
      </w:r>
    </w:p>
    <w:p w:rsidRDefault="003C0195" w:rsidP="003C0195" w:rsidR="003C019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proofErr w:type="spellStart"/>
      <w:r>
        <w:rPr>
          <w:rFonts w:cs="Times New Roman"/>
        </w:rPr>
        <w:t>Pajtak</w:t>
      </w:r>
      <w:proofErr w:type="spellEnd"/>
      <w:r>
        <w:rPr>
          <w:rFonts w:cs="Times New Roman"/>
        </w:rPr>
        <w:t xml:space="preserve"> j.d.o.o., Sveti Juraj u Trnju 2, Prelog</w:t>
      </w:r>
    </w:p>
    <w:p w:rsidRDefault="003C0195" w:rsidP="003C0195" w:rsidR="003C019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 Vlado </w:t>
      </w:r>
      <w:proofErr w:type="spellStart"/>
      <w:r>
        <w:rPr>
          <w:rFonts w:cs="Times New Roman"/>
        </w:rPr>
        <w:t>Kanjir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 xml:space="preserve"> 92 </w:t>
      </w:r>
    </w:p>
    <w:p w:rsidRDefault="003C0195" w:rsidP="003C0195" w:rsidR="003C0195">
      <w:pPr>
        <w:spacing w:after="0"/>
        <w:jc w:val="both"/>
        <w:rPr>
          <w:rFonts w:cs="Times New Roman"/>
        </w:rPr>
      </w:pPr>
    </w:p>
    <w:p w:rsidRDefault="003C0195" w:rsidP="003C0195" w:rsidR="003C019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18. ožujka 2016.</w:t>
      </w:r>
    </w:p>
    <w:p w:rsidRDefault="003C0195" w:rsidP="003C0195" w:rsidR="003C0195">
      <w:pPr>
        <w:spacing w:after="0"/>
        <w:jc w:val="both"/>
        <w:rPr>
          <w:rFonts w:cs="Times New Roman"/>
        </w:rPr>
      </w:pPr>
    </w:p>
    <w:p w:rsidRDefault="003C0195" w:rsidP="003C0195" w:rsidR="003C019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3C0195" w:rsidP="003C0195" w:rsidR="003C0195">
      <w:pPr>
        <w:spacing w:after="0"/>
        <w:jc w:val="both"/>
        <w:rPr>
          <w:rFonts w:cs="Times New Roman"/>
        </w:rPr>
      </w:pPr>
    </w:p>
    <w:p w:rsidRDefault="003C0195" w:rsidP="003C0195" w:rsidR="003C019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3C0195" w:rsidP="003C0195" w:rsidR="003C0195">
      <w:pPr>
        <w:spacing w:after="0"/>
        <w:jc w:val="both"/>
        <w:rPr>
          <w:rFonts w:cs="Times New Roman"/>
        </w:rPr>
      </w:pPr>
    </w:p>
    <w:p w:rsidRDefault="003C0195" w:rsidP="003C0195" w:rsidR="003C0195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3C0195" w:rsidP="003C0195" w:rsidR="003C0195">
      <w:pPr>
        <w:spacing w:after="0"/>
        <w:jc w:val="both"/>
        <w:rPr>
          <w:rFonts w:cs="Times New Roman"/>
        </w:rPr>
      </w:pPr>
    </w:p>
    <w:p w:rsidRDefault="003C0195" w:rsidP="003C0195" w:rsidR="003C0195">
      <w:pPr>
        <w:spacing w:after="0"/>
        <w:jc w:val="both"/>
        <w:rPr>
          <w:rFonts w:cs="Times New Roman"/>
        </w:rPr>
      </w:pPr>
    </w:p>
    <w:p w:rsidRDefault="003C0195" w:rsidP="003C0195" w:rsidR="003C0195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3C0195" w:rsidP="003C0195" w:rsidR="003C0195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3C0195" w:rsidP="003C0195" w:rsidR="003C0195">
      <w:pPr>
        <w:spacing w:after="0"/>
        <w:jc w:val="both"/>
        <w:rPr>
          <w:rFonts w:cs="Times New Roman"/>
        </w:rPr>
      </w:pPr>
    </w:p>
    <w:p w:rsidRDefault="003C0195" w:rsidP="003C0195" w:rsidR="003C019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3C0195" w:rsidP="003C0195" w:rsidR="003C019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predlagatelj, Financijska agencija, Podružnica Varaždin, A. Cesarca 2, Varaždin</w:t>
      </w:r>
    </w:p>
    <w:p w:rsidRDefault="003C0195" w:rsidP="003C0195" w:rsidR="003C019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proofErr w:type="spellStart"/>
      <w:r>
        <w:rPr>
          <w:rFonts w:cs="Times New Roman"/>
        </w:rPr>
        <w:t>Pajtak</w:t>
      </w:r>
      <w:proofErr w:type="spellEnd"/>
      <w:r>
        <w:rPr>
          <w:rFonts w:cs="Times New Roman"/>
        </w:rPr>
        <w:t xml:space="preserve"> j.d.o.o., Sveti Juraj u Trnju 2, Prelog</w:t>
      </w:r>
    </w:p>
    <w:p w:rsidRDefault="003C0195" w:rsidP="003C0195" w:rsidR="003C019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 Vlado </w:t>
      </w:r>
      <w:proofErr w:type="spellStart"/>
      <w:r>
        <w:rPr>
          <w:rFonts w:cs="Times New Roman"/>
        </w:rPr>
        <w:t>Kanjir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 xml:space="preserve"> 92 </w:t>
      </w:r>
    </w:p>
    <w:p w:rsidRDefault="003C0195" w:rsidP="003C0195" w:rsidR="003C0195">
      <w:pPr>
        <w:spacing w:after="0"/>
        <w:ind w:left="1395"/>
        <w:jc w:val="both"/>
        <w:rPr>
          <w:rFonts w:cs="Times New Roman"/>
        </w:rPr>
      </w:pPr>
    </w:p>
    <w:p w:rsidRDefault="00CB0EA4" w:rsidP="003C0195" w:rsidR="00CB0EA4">
      <w:pPr>
        <w:pStyle w:val="Naslovdokumenta"/>
        <w:spacing w:after="0"/>
      </w:pPr>
    </w:p>
    <w:p w:rsidRDefault="0071688E" w:rsidP="003C0195" w:rsidR="0071688E">
      <w:pPr>
        <w:pStyle w:val="Poetniodjeljak"/>
        <w:spacing w:after="0"/>
      </w:pPr>
    </w:p>
    <w:p w:rsidRDefault="00A21F0D" w:rsidP="003C0195" w:rsidR="00A21F0D">
      <w:pPr>
        <w:pStyle w:val="NormaleSPIS"/>
        <w:spacing w:after="0"/>
        <w:rPr>
          <w:noProof/>
        </w:rPr>
      </w:pPr>
    </w:p>
    <w:p w:rsidRDefault="00DA0242" w:rsidP="003C0195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19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13.4.16.</izvorni_sadrzaj>
    <derivirana_varijabla naziv="DomainObject.Primjedba_1">-poziv za 13.4.16.</derivirana_varijabla>
  </DomainObject.Primjedba>
  <DomainObject.Oznaka>
    <izvorni_sadrzaj>St-702/2015-13</izvorni_sadrzaj>
    <derivirana_varijabla naziv="DomainObject.Oznaka_1">St-702/2015-13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St-702/2015</izvorni_sadrzaj>
    <derivirana_varijabla naziv="DomainObject.Predmet.OznakaBroj_1">St-702/2015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Pajtak jednostavno društvo s ograničenom odgovornošću za usluge zastupanog po punomoćniku Vlado Kanjir</izvorni_sadrzaj>
    <derivirana_varijabla naziv="DomainObject.Predmet.ProtustrankaFormated_1">  Pajtak jednostavno društvo s ograničenom odgovornošću za usluge zastupanog po punomoćniku Vlado Kanjir</derivirana_varijabla>
  </DomainObject.Predmet.ProtustrankaFormated>
  <DomainObject.Predmet.ProtustrankaFormatedOIB>
    <izvorni_sadrzaj>  Pajtak jednostavno društvo s ograničenom odgovornošću za usluge, OIB 56089186076 zastupanog po punomoćniku Vlado Kanjir</izvorni_sadrzaj>
    <derivirana_varijabla naziv="DomainObject.Predmet.ProtustrankaFormatedOIB_1">  Pajtak jednostavno društvo s ograničenom odgovornošću za usluge, OIB 56089186076 zastupanog po punomoćniku Vlado Kanjir</derivirana_varijabla>
  </DomainObject.Predmet.ProtustrankaFormatedOIB>
  <DomainObject.Predmet.ProtustrankaFormatedWithAdress>
    <izvorni_sadrzaj> Pajtak jednostavno društvo s ograničenom odgovornošću za usluge, Sveti Juraj u Trnju 2, 40323 Sveti Juraj U Trnju zastupanog po punomoćniku Vlado Kanjir</izvorni_sadrzaj>
    <derivirana_varijabla naziv="DomainObject.Predmet.ProtustrankaFormatedWithAdress_1"> Pajtak jednostavno društvo s ograničenom odgovornošću za usluge, Sveti Juraj u Trnju 2, 40323 Sveti Juraj U Trnju zastupanog po punomoćniku Vlado Kanjir</derivirana_varijabla>
  </DomainObject.Predmet.ProtustrankaFormatedWithAdress>
  <DomainObject.Predmet.ProtustrankaFormatedWithAdressOIB>
    <izvorni_sadrzaj> Pajtak jednostavno društvo s ograničenom odgovornošću za usluge, OIB 56089186076, Sveti Juraj u Trnju 2, 40323 Sveti Juraj U Trnju zastupanog po punomoćniku Vlado Kanjir</izvorni_sadrzaj>
    <derivirana_varijabla naziv="DomainObject.Predmet.ProtustrankaFormatedWithAdressOIB_1"> Pajtak jednostavno društvo s ograničenom odgovornošću za usluge, OIB 56089186076, Sveti Juraj u Trnju 2, 40323 Sveti Juraj U Trnju zastupanog po punomoćniku Vlado Kanjir</derivirana_varijabla>
  </DomainObject.Predmet.ProtustrankaFormatedWithAdressOIB>
  <DomainObject.Predmet.ProtustrankaWithAdress>
    <izvorni_sadrzaj>Pajtak jednostavno društvo s ograničenom odgovornošću za usluge Sveti Juraj u Trnju 2, 40323 Sveti Juraj U Trnju</izvorni_sadrzaj>
    <derivirana_varijabla naziv="DomainObject.Predmet.ProtustrankaWithAdress_1">Pajtak jednostavno društvo s ograničenom odgovornošću za usluge Sveti Juraj u Trnju 2, 40323 Sveti Juraj U Trnju</derivirana_varijabla>
  </DomainObject.Predmet.ProtustrankaWithAdress>
  <DomainObject.Predmet.ProtustrankaWithAdressOIB>
    <izvorni_sadrzaj>Pajtak jednostavno društvo s ograničenom odgovornošću za usluge, OIB 56089186076, Sveti Juraj u Trnju 2, 40323 Sveti Juraj U Trnju</izvorni_sadrzaj>
    <derivirana_varijabla naziv="DomainObject.Predmet.ProtustrankaWithAdressOIB_1">Pajtak jednostavno društvo s ograničenom odgovornošću za usluge, OIB 56089186076, Sveti Juraj u Trnju 2, 40323 Sveti Juraj U Trnju</derivirana_varijabla>
  </DomainObject.Predmet.ProtustrankaWithAdressOIB>
  <DomainObject.Predmet.ProtustrankaNazivFormated>
    <izvorni_sadrzaj>Pajtak jednostavno društvo s ograničenom odgovornošću za usluge</izvorni_sadrzaj>
    <derivirana_varijabla naziv="DomainObject.Predmet.ProtustrankaNazivFormated_1">Pajtak jednostavno društvo s ograničenom odgovornošću za usluge</derivirana_varijabla>
  </DomainObject.Predmet.ProtustrankaNazivFormated>
  <DomainObject.Predmet.ProtustrankaNazivFormatedOIB>
    <izvorni_sadrzaj>Pajtak jednostavno društvo s ograničenom odgovornošću za usluge, OIB 56089186076</izvorni_sadrzaj>
    <derivirana_varijabla naziv="DomainObject.Predmet.ProtustrankaNazivFormatedOIB_1">Pajtak jednostavno društvo s ograničenom odgovornošću za usluge, OIB 56089186076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A.Cesarca, 42000 Varaždin</izvorni_sadrzaj>
    <derivirana_varijabla naziv="DomainObject.Predmet.StrankaFormatedWithAdress_1"> Financijska agencija, A.Cesarca, 42000 Varaždin</derivirana_varijabla>
  </DomainObject.Predmet.StrankaFormatedWithAdress>
  <DomainObject.Predmet.StrankaFormatedWithAdressOIB>
    <izvorni_sadrzaj> Financijska agencija, OIB 85821130368, A.Cesarca, 42000 Varaždin</izvorni_sadrzaj>
    <derivirana_varijabla naziv="DomainObject.Predmet.StrankaFormatedWithAdressOIB_1"> Financijska agencija, OIB 85821130368, A.Cesarca, 42000 Varaždin</derivirana_varijabla>
  </DomainObject.Predmet.StrankaFormatedWithAdressOIB>
  <DomainObject.Predmet.StrankaWithAdress>
    <izvorni_sadrzaj>Financijska agencija A.Cesarca,42000 Varaždin</izvorni_sadrzaj>
    <derivirana_varijabla naziv="DomainObject.Predmet.StrankaWithAdress_1">Financijska agencija A.Cesarca,42000 Varaždin</derivirana_varijabla>
  </DomainObject.Predmet.StrankaWithAdress>
  <DomainObject.Predmet.StrankaWithAdressOIB>
    <izvorni_sadrzaj>Financijska agencija, OIB 85821130368, A.Cesarca,42000 Varaždin</izvorni_sadrzaj>
    <derivirana_varijabla naziv="DomainObject.Predmet.StrankaWithAdressOIB_1">Financijska agencija, OIB 85821130368, A.Cesarca,42000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13283.78</izvorni_sadrzaj>
    <derivirana_varijabla naziv="DomainObject.Predmet.TrenutnaVrijednost_1">13283.78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A.Cesarca, 42000 Varaždin</item>
    </izvorni_sadrzaj>
    <derivirana_varijabla naziv="DomainObject.Predmet.StrankaListFormatedWithAdress_1">
      <item>Financijska agencija, A.Cesarca, 42000 Varaždin</item>
    </derivirana_varijabla>
  </DomainObject.Predmet.StrankaListFormatedWithAdress>
  <DomainObject.Predmet.StrankaListFormatedWithAdressOIB>
    <izvorni_sadrzaj>
      <item>Financijska agencija, OIB 85821130368, A.Cesarca, 42000 Varaždin</item>
    </izvorni_sadrzaj>
    <derivirana_varijabla naziv="DomainObject.Predmet.StrankaListFormatedWithAdressOIB_1">
      <item>Financijska agencija, OIB 85821130368, A.Cesarca,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Pajtak jednostavno društvo s ograničenom odgovornošću za usluge zastupanog po punomoćniku Vlado Kanjir</item>
    </izvorni_sadrzaj>
    <derivirana_varijabla naziv="DomainObject.Predmet.ProtuStrankaListFormated_1">
      <item>Pajtak jednostavno društvo s ograničenom odgovornošću za usluge zastupanog po punomoćniku Vlado Kanjir</item>
    </derivirana_varijabla>
  </DomainObject.Predmet.ProtuStrankaListFormated>
  <DomainObject.Predmet.ProtuStrankaListFormatedOIB>
    <izvorni_sadrzaj>
      <item>Pajtak jednostavno društvo s ograničenom odgovornošću za usluge, OIB 56089186076 zastupanog po punomoćniku Vlado Kanjir</item>
    </izvorni_sadrzaj>
    <derivirana_varijabla naziv="DomainObject.Predmet.ProtuStrankaListFormatedOIB_1">
      <item>Pajtak jednostavno društvo s ograničenom odgovornošću za usluge, OIB 56089186076 zastupanog po punomoćniku Vlado Kanjir</item>
    </derivirana_varijabla>
  </DomainObject.Predmet.ProtuStrankaListFormatedOIB>
  <DomainObject.Predmet.ProtuStrankaListFormatedWithAdress>
    <izvorni_sadrzaj>
      <item>Pajtak jednostavno društvo s ograničenom odgovornošću za usluge, Sveti Juraj u Trnju 2, 40323 Sveti Juraj U Trnju zastupanog po punomoćniku Vlado Kanjir</item>
    </izvorni_sadrzaj>
    <derivirana_varijabla naziv="DomainObject.Predmet.ProtuStrankaListFormatedWithAdress_1">
      <item>Pajtak jednostavno društvo s ograničenom odgovornošću za usluge, Sveti Juraj u Trnju 2, 40323 Sveti Juraj U Trnju zastupanog po punomoćniku Vlado Kanjir</item>
    </derivirana_varijabla>
  </DomainObject.Predmet.ProtuStrankaListFormatedWithAdress>
  <DomainObject.Predmet.ProtuStrankaListFormatedWithAdressOIB>
    <izvorni_sadrzaj>
      <item>Pajtak jednostavno društvo s ograničenom odgovornošću za usluge, OIB 56089186076, Sveti Juraj u Trnju 2, 40323 Sveti Juraj U Trnju zastupanog po punomoćniku Vlado Kanjir</item>
    </izvorni_sadrzaj>
    <derivirana_varijabla naziv="DomainObject.Predmet.ProtuStrankaListFormatedWithAdressOIB_1">
      <item>Pajtak jednostavno društvo s ograničenom odgovornošću za usluge, OIB 56089186076, Sveti Juraj u Trnju 2, 40323 Sveti Juraj U Trnju zastupanog po punomoćniku Vlado Kanjir</item>
    </derivirana_varijabla>
  </DomainObject.Predmet.ProtuStrankaListFormatedWithAdressOIB>
  <DomainObject.Predmet.ProtuStrankaListNazivFormated>
    <izvorni_sadrzaj>
      <item>Pajtak jednostavno društvo s ograničenom odgovornošću za usluge</item>
    </izvorni_sadrzaj>
    <derivirana_varijabla naziv="DomainObject.Predmet.ProtuStrankaListNazivFormated_1">
      <item>Pajtak jednostavno društvo s ograničenom odgovornošću za usluge</item>
    </derivirana_varijabla>
  </DomainObject.Predmet.ProtuStrankaListNazivFormated>
  <DomainObject.Predmet.ProtuStrankaListNazivFormatedOIB>
    <izvorni_sadrzaj>
      <item>Pajtak jednostavno društvo s ograničenom odgovornošću za usluge, OIB 56089186076</item>
    </izvorni_sadrzaj>
    <derivirana_varijabla naziv="DomainObject.Predmet.ProtuStrankaListNazivFormatedOIB_1">
      <item>Pajtak jednostavno društvo s ograničenom odgovornošću za usluge, OIB 56089186076</item>
    </derivirana_varijabla>
  </DomainObject.Predmet.ProtuStrankaListNazivFormatedOIB>
  <DomainObject.Predmet.OstaliListFormated>
    <izvorni_sadrzaj>
      <item>e-Oglasna</item>
      <item>Sudski registar</item>
      <item>Vlado Kanjir punomoćnik sudionika u postupku Pajtak jednostavno društvo s ograničenom odgovornošću za usluge</item>
      <item>ŽDO Varaždin, Građansko upravni odjel</item>
    </izvorni_sadrzaj>
    <derivirana_varijabla naziv="DomainObject.Predmet.OstaliListFormated_1">
      <item>e-Oglasna</item>
      <item>Sudski registar</item>
      <item>Vlado Kanjir punomoćnik sudionika u postupku Pajtak jednostavno društvo s ograničenom odgovornošću za usluge</item>
      <item>ŽDO Varaždin, Građansko upravni odjel</item>
    </derivirana_varijabla>
  </DomainObject.Predmet.OstaliListFormated>
  <DomainObject.Predmet.OstaliListFormatedOIB>
    <izvorni_sadrzaj>
      <item>e-Oglasna</item>
      <item>Sudski registar</item>
      <item>Vlado Kanjir, OIB 58689649580 punomoćnik sudionika u postupku Pajtak jednostavno društvo s ograničenom odgovornošću za usluge</item>
      <item>ŽDO Varaždin, Građansko upravni odjel</item>
    </izvorni_sadrzaj>
    <derivirana_varijabla naziv="DomainObject.Predmet.OstaliListFormatedOIB_1">
      <item>e-Oglasna</item>
      <item>Sudski registar</item>
      <item>Vlado Kanjir, OIB 58689649580 punomoćnik sudionika u postupku Pajtak jednostavno društvo s ograničenom odgovornošću za usluge</item>
      <item>ŽDO Varaždin, Građansko upravni odjel</item>
    </derivirana_varijabla>
  </DomainObject.Predmet.OstaliListFormatedOIB>
  <DomainObject.Predmet.OstaliListFormatedWithAdress>
    <izvorni_sadrzaj>
      <item>e-Oglasna</item>
      <item>Sudski registar</item>
      <item>Vlado Kanjir, Štrigova 92, 40313 Štrigova punomoćnik sudionika u postupku Pajtak jednostavno društvo s ograničenom odgovornošću za usluge</item>
      <item>ŽDO Varaždin, Građansko upravni odjel</item>
    </izvorni_sadrzaj>
    <derivirana_varijabla naziv="DomainObject.Predmet.OstaliListFormatedWithAdress_1">
      <item>e-Oglasna</item>
      <item>Sudski registar</item>
      <item>Vlado Kanjir, Štrigova 92, 40313 Štrigova punomoćnik sudionika u postupku Pajtak jednostavno društvo s ograničenom odgovornošću za usluge</item>
      <item>ŽDO Varaždin, Građansko upravni odjel</item>
    </derivirana_varijabla>
  </DomainObject.Predmet.OstaliListFormatedWithAdress>
  <DomainObject.Predmet.OstaliListFormatedWithAdressOIB>
    <izvorni_sadrzaj>
      <item>e-Oglasna</item>
      <item>Sudski registar</item>
      <item>Vlado Kanjir, OIB 58689649580, Štrigova 92, 40313 Štrigova punomoćnik sudionika u postupku Pajtak jednostavno društvo s ograničenom odgovornošću za usluge</item>
      <item>ŽDO Varaždin, Građansko upravni odjel</item>
    </izvorni_sadrzaj>
    <derivirana_varijabla naziv="DomainObject.Predmet.OstaliListFormatedWithAdressOIB_1">
      <item>e-Oglasna</item>
      <item>Sudski registar</item>
      <item>Vlado Kanjir, OIB 58689649580, Štrigova 92, 40313 Štrigova punomoćnik sudionika u postupku Pajtak jednostavno društvo s ograničenom odgovornošću za usluge</item>
      <item>ŽDO Varaždin, Građansko upravni odjel</item>
    </derivirana_varijabla>
  </DomainObject.Predmet.OstaliListFormatedWithAdressOIB>
  <DomainObject.Predmet.OstaliListNazivFormated>
    <izvorni_sadrzaj>
      <item>e-Oglasna</item>
      <item>Sudski registar</item>
      <item>Vlado Kanjir</item>
      <item>ŽDO Varaždin, Građansko upravni odjel</item>
    </izvorni_sadrzaj>
    <derivirana_varijabla naziv="DomainObject.Predmet.OstaliListNazivFormated_1">
      <item>e-Oglasna</item>
      <item>Sudski registar</item>
      <item>Vlado Kanjir</item>
      <item>ŽDO Varaždin, Građansko upravni odjel</item>
    </derivirana_varijabla>
  </DomainObject.Predmet.OstaliListNazivFormated>
  <DomainObject.Predmet.OstaliListNazivFormatedOIB>
    <izvorni_sadrzaj>
      <item>e-Oglasna</item>
      <item>Sudski registar</item>
      <item>Vlado Kanjir, OIB 58689649580</item>
      <item>ŽDO Varaždin, Građansko upravni odjel</item>
    </izvorni_sadrzaj>
    <derivirana_varijabla naziv="DomainObject.Predmet.OstaliListNazivFormatedOIB_1">
      <item>e-Oglasna</item>
      <item>Sudski registar</item>
      <item>Vlado Kanjir, OIB 58689649580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St-702/2015-13</izvorni_sadrzaj>
    <derivirana_varijabla naziv="DomainObject.PoslovniBrojDokumenta_1">St-702/2015-13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Pajtak jednostavno društvo s ograničenom odgovornošću za usluge</izvorni_sadrzaj>
    <derivirana_varijabla naziv="DomainObject.Predmet.ProtustrankaIDrugi_1">Pajtak jednostavno društvo s ograničenom odgovornošću za usluge</derivirana_varijabla>
  </DomainObject.Predmet.ProtustrankaIDrugi>
  <DomainObject.Predmet.StrankaIDrugiAdressOIB>
    <izvorni_sadrzaj>Financijska agencija, OIB 85821130368, A.Cesarca, 42000 Varaždin</izvorni_sadrzaj>
    <derivirana_varijabla naziv="DomainObject.Predmet.StrankaIDrugiAdressOIB_1">Financijska agencija, OIB 85821130368, A.Cesarca, 42000 Varaždin</derivirana_varijabla>
  </DomainObject.Predmet.StrankaIDrugiAdressOIB>
  <DomainObject.Predmet.ProtustrankaIDrugiAdressOIB>
    <izvorni_sadrzaj>Pajtak jednostavno društvo s ograničenom odgovornošću za usluge, OIB 56089186076, Sveti Juraj u Trnju 2, 40323 Sveti Juraj U Trnju</izvorni_sadrzaj>
    <derivirana_varijabla naziv="DomainObject.Predmet.ProtustrankaIDrugiAdressOIB_1">Pajtak jednostavno društvo s ograničenom odgovornošću za usluge, OIB 56089186076, Sveti Juraj u Trnju 2, 40323 Sveti Juraj U Trnju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Pajtak jednostavno društvo s ograničenom odgovornošću za usluge</item>
      <item>e-Oglasna</item>
      <item>Sudski registar</item>
      <item>Vlado Kanjir</item>
      <item>ŽDO Varaždin, Građansko upravni odjel</item>
    </izvorni_sadrzaj>
    <derivirana_varijabla naziv="DomainObject.Predmet.SudioniciListNaziv_1">
      <item>Financijska agencija</item>
      <item>Pajtak jednostavno društvo s ograničenom odgovornošću za usluge</item>
      <item>e-Oglasna</item>
      <item>Sudski registar</item>
      <item>Vlado Kanjir</item>
      <item>ŽDO Varaždin, Građansko upravni odjel</item>
    </derivirana_varijabla>
  </DomainObject.Predmet.SudioniciListNaziv>
  <DomainObject.Predmet.SudioniciListAdressOIB>
    <izvorni_sadrzaj>
      <item>Financijska agencija, OIB 85821130368, A.Cesarca,42000 Varaždin</item>
      <item>Pajtak jednostavno društvo s ograničenom odgovornošću za usluge, OIB 56089186076, Sveti Juraj u Trnju 2,40323 Sveti Juraj U Trnju</item>
      <item>e-Oglasna</item>
      <item>Sudski registar</item>
      <item>Vlado Kanjir, OIB 58689649580, Štrigova 92,40313 Štrigova</item>
      <item>ŽDO Varaždin, Građansko upravni odjel</item>
    </izvorni_sadrzaj>
    <derivirana_varijabla naziv="DomainObject.Predmet.SudioniciListAdressOIB_1">
      <item>Financijska agencija, OIB 85821130368, A.Cesarca,42000 Varaždin</item>
      <item>Pajtak jednostavno društvo s ograničenom odgovornošću za usluge, OIB 56089186076, Sveti Juraj u Trnju 2,40323 Sveti Juraj U Trnju</item>
      <item>e-Oglasna</item>
      <item>Sudski registar</item>
      <item>Vlado Kanjir, OIB 58689649580, Štrigova 92,40313 Štrigova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5DA66-154B-4C2B-A383-C33FB72D5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1161</properties:Characters>
  <properties:Lines>53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2016-03-18T09:47:00Z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St-702/2015-13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