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b94a" w14:paraId="747b94a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5658D1">
        <w:rPr>
          <w:sz w:val="24"/>
          <w:szCs w:val="24"/>
        </w:rPr>
        <w:t>3</w:t>
      </w:r>
      <w:r w:rsidR="006D64FA">
        <w:rPr>
          <w:sz w:val="24"/>
          <w:szCs w:val="24"/>
        </w:rPr>
        <w:t>639/2016</w:t>
      </w:r>
      <w:r w:rsidR="008D339F">
        <w:rPr>
          <w:sz w:val="24"/>
          <w:szCs w:val="24"/>
        </w:rPr>
        <w:t>-15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6D64FA" w:rsidP="006D64FA" w:rsidR="006D64FA" w:rsidRPr="006D64FA">
      <w:pPr>
        <w:jc w:val="both"/>
        <w:rPr>
          <w:sz w:val="24"/>
          <w:szCs w:val="24"/>
        </w:rPr>
      </w:pPr>
      <w:r w:rsidRPr="006D64FA">
        <w:rPr>
          <w:sz w:val="24"/>
          <w:szCs w:val="24"/>
        </w:rPr>
        <w:t xml:space="preserve">Trgovački sud u Zagrebu po sucu tog suda Nikoli Ribariću, </w:t>
      </w:r>
      <w:r>
        <w:rPr>
          <w:sz w:val="24"/>
          <w:szCs w:val="24"/>
        </w:rPr>
        <w:t xml:space="preserve">kao stečajnom sucu, </w:t>
      </w:r>
      <w:r w:rsidRPr="006D64FA">
        <w:rPr>
          <w:sz w:val="24"/>
          <w:szCs w:val="24"/>
        </w:rPr>
        <w:t xml:space="preserve">postupajući </w:t>
      </w:r>
      <w:r>
        <w:rPr>
          <w:sz w:val="24"/>
          <w:szCs w:val="24"/>
        </w:rPr>
        <w:t>u stečajnom postupku nad</w:t>
      </w:r>
      <w:r w:rsidRPr="006D64FA">
        <w:rPr>
          <w:sz w:val="24"/>
          <w:szCs w:val="24"/>
        </w:rPr>
        <w:t xml:space="preserve"> dužnikom BAMEL TRGOVINA d.o.o. , Luka (Općina Luka), I. Izletnički put 3, OIB: 39680701060, dana 10. listopada  2017.</w:t>
      </w:r>
    </w:p>
    <w:p w:rsidRDefault="006D64FA" w:rsidP="006D64FA" w:rsidR="006D64FA" w:rsidRPr="00212717">
      <w:pPr>
        <w:jc w:val="both"/>
        <w:rPr>
          <w:color w:val="FF0000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6D64FA" w:rsidP="006D64FA" w:rsidR="006D64FA">
      <w:pPr>
        <w:jc w:val="both"/>
        <w:rPr>
          <w:sz w:val="24"/>
          <w:szCs w:val="24"/>
        </w:rPr>
      </w:pPr>
    </w:p>
    <w:p w:rsidRDefault="006D64FA" w:rsidP="006D64FA" w:rsidR="006D64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FINA u roku od 8 dana od dana primitka ovog zaključka, pozivom na broj spisa, dostaviti podatak o iznosu sredstava koja su </w:t>
      </w:r>
      <w:r w:rsidR="00727BA3">
        <w:rPr>
          <w:sz w:val="24"/>
          <w:szCs w:val="24"/>
        </w:rPr>
        <w:t>zaplijenjena</w:t>
      </w:r>
      <w:r>
        <w:rPr>
          <w:sz w:val="24"/>
          <w:szCs w:val="24"/>
        </w:rPr>
        <w:t xml:space="preserve"> stečajnom dužniku </w:t>
      </w:r>
      <w:r w:rsidRPr="006D64FA">
        <w:rPr>
          <w:sz w:val="24"/>
          <w:szCs w:val="24"/>
        </w:rPr>
        <w:t>BAMEL TRGOVINA d.o.o. , Luka (Općina Luka), I. Izletnički put 3, OIB: 39680701060</w:t>
      </w:r>
      <w:r w:rsidR="00577BF6">
        <w:rPr>
          <w:sz w:val="24"/>
          <w:szCs w:val="24"/>
        </w:rPr>
        <w:t xml:space="preserve"> temeljem predujma za namirenje troškova stečajnog postupka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727BA3" w:rsidP="006F26FC" w:rsidR="00727B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29.9.2017. FINA je pozvala sud da izda nalog FINI da naloži bankama prijenos zaplijenjenih novčanih sredstava temeljem predujma za namirenje troškova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727BA3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</w:t>
      </w:r>
      <w:r w:rsidR="00727BA3">
        <w:rPr>
          <w:sz w:val="24"/>
          <w:szCs w:val="24"/>
        </w:rPr>
        <w:t>listopada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D339F" w:rsidP="00E91121" w:rsidR="008D33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D339F" w:rsidP="00E91121" w:rsidR="008D33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D339F" w:rsidP="00E91121" w:rsidR="008D33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D339F" w:rsidP="008D339F" w:rsidR="008D339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D339F" w:rsidP="00E91121" w:rsidR="008D33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4D48" w:rsidP="00727BA3" w:rsidR="008C4D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8C4D48" w:rsidP="0031239E" w:rsidR="008C4D48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8D339F" w:rsidP="0031239E" w:rsidR="008D339F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3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5658D1">
      <w:rPr>
        <w:sz w:val="24"/>
      </w:rPr>
      <w:t>342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8D1" w:rsidR="005658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658D1"/>
    <w:rsid w:val="00577BF6"/>
    <w:rsid w:val="00630B54"/>
    <w:rsid w:val="00681F29"/>
    <w:rsid w:val="0069396C"/>
    <w:rsid w:val="006D64FA"/>
    <w:rsid w:val="006F26FC"/>
    <w:rsid w:val="00715340"/>
    <w:rsid w:val="00727BA3"/>
    <w:rsid w:val="0077372E"/>
    <w:rsid w:val="00777C91"/>
    <w:rsid w:val="007F486E"/>
    <w:rsid w:val="00832A07"/>
    <w:rsid w:val="00874737"/>
    <w:rsid w:val="008C4D48"/>
    <w:rsid w:val="008D339F"/>
    <w:rsid w:val="00924A92"/>
    <w:rsid w:val="009A682C"/>
    <w:rsid w:val="009A74AA"/>
    <w:rsid w:val="009F5D2A"/>
    <w:rsid w:val="00A60D85"/>
    <w:rsid w:val="00AF2530"/>
    <w:rsid w:val="00B2596D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3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3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3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3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3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3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3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3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3639</izvorni_sadrzaj>
    <derivirana_varijabla naziv="DomainObject.Predmet.Broj_1">3639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2017.</izvorni_sadrzaj>
    <derivirana_varijabla naziv="DomainObject.Predmet.DatumRjesavanja_1">16.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2017.</izvorni_sadrzaj>
    <derivirana_varijabla naziv="DomainObject.Predmet.DatumZatvaranja_1">4.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St-3639/2016</izvorni_sadrzaj>
    <derivirana_varijabla naziv="DomainObject.Predmet.OznakaBroj_1">St-3639/2016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BAMEL TRGOVINA d.o.o. zastupanog po punomoćniku Miljenko Jekić</izvorni_sadrzaj>
    <derivirana_varijabla naziv="DomainObject.Predmet.ProtustrankaFormated_1">  BAMEL TRGOVINA d.o.o. zastupanog po punomoćniku Miljenko Jekić</derivirana_varijabla>
  </DomainObject.Predmet.ProtustrankaFormated>
  <DomainObject.Predmet.ProtustrankaFormatedOIB>
    <izvorni_sadrzaj>  BAMEL TRGOVINA d.o.o., OIB 39680701060 zastupanog po punomoćniku Miljenko Jekić</izvorni_sadrzaj>
    <derivirana_varijabla naziv="DomainObject.Predmet.ProtustrankaFormatedOIB_1">  BAMEL TRGOVINA d.o.o., OIB 39680701060 zastupanog po punomoćniku Miljenko Jekić</derivirana_varijabla>
  </DomainObject.Predmet.ProtustrankaFormatedOIB>
  <DomainObject.Predmet.ProtustrankaFormatedWithAdress>
    <izvorni_sadrzaj> BAMEL TRGOVINA d.o.o., I. Izletnički put 3, 10296 Luka zastupanog po punomoćniku Miljenko Jekić</izvorni_sadrzaj>
    <derivirana_varijabla naziv="DomainObject.Predmet.ProtustrankaFormatedWithAdress_1"> BAMEL TRGOVINA d.o.o., I. Izletnički put 3, 10296 Luka zastupanog po punomoćniku Miljenko Jekić</derivirana_varijabla>
  </DomainObject.Predmet.ProtustrankaFormatedWithAdress>
  <DomainObject.Predmet.ProtustrankaFormatedWithAdressOIB>
    <izvorni_sadrzaj> BAMEL TRGOVINA d.o.o., OIB 39680701060, I. Izletnički put 3, 10296 Luka zastupanog po punomoćniku Miljenko Jekić</izvorni_sadrzaj>
    <derivirana_varijabla naziv="DomainObject.Predmet.ProtustrankaFormatedWithAdressOIB_1"> BAMEL TRGOVINA d.o.o., OIB 39680701060, I. Izletnički put 3, 10296 Luka zastupanog po punomoćniku Miljenko Jekić</derivirana_varijabla>
  </DomainObject.Predmet.ProtustrankaFormatedWithAdressOIB>
  <DomainObject.Predmet.ProtustrankaWithAdress>
    <izvorni_sadrzaj>BAMEL TRGOVINA d.o.o. I. Izletnički put 3, 10296 Luka</izvorni_sadrzaj>
    <derivirana_varijabla naziv="DomainObject.Predmet.ProtustrankaWithAdress_1">BAMEL TRGOVINA d.o.o. I. Izletnički put 3, 10296 Luka</derivirana_varijabla>
  </DomainObject.Predmet.ProtustrankaWithAdress>
  <DomainObject.Predmet.ProtustrankaWithAdressOIB>
    <izvorni_sadrzaj>BAMEL TRGOVINA d.o.o., OIB 39680701060, I. Izletnički put 3, 10296 Luka</izvorni_sadrzaj>
    <derivirana_varijabla naziv="DomainObject.Predmet.ProtustrankaWithAdressOIB_1">BAMEL TRGOVINA d.o.o., OIB 39680701060, I. Izletnički put 3, 10296 Luka</derivirana_varijabla>
  </DomainObject.Predmet.ProtustrankaWithAdressOIB>
  <DomainObject.Predmet.ProtustrankaNazivFormated>
    <izvorni_sadrzaj>BAMEL TRGOVINA d.o.o.</izvorni_sadrzaj>
    <derivirana_varijabla naziv="DomainObject.Predmet.ProtustrankaNazivFormated_1">BAMEL TRGOVINA d.o.o.</derivirana_varijabla>
  </DomainObject.Predmet.ProtustrankaNazivFormated>
  <DomainObject.Predmet.ProtustrankaNazivFormatedOIB>
    <izvorni_sadrzaj>BAMEL TRGOVINA d.o.o., OIB 39680701060</izvorni_sadrzaj>
    <derivirana_varijabla naziv="DomainObject.Predmet.ProtustrankaNazivFormatedOIB_1">BAMEL TRGOVINA d.o.o., OIB 39680701060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BAMEL TRGOVINA d.o.o.</izvorni_sadrzaj>
    <derivirana_varijabla naziv="DomainObject.Predmet.StrankaFormated_1">  FINA Regionalni centar Zagreb; BAMEL TRGOVINA d.o.o.</derivirana_varijabla>
  </DomainObject.Predmet.StrankaFormated>
  <DomainObject.Predmet.StrankaFormatedOIB>
    <izvorni_sadrzaj>  FINA Regionalni centar Zagreb, OIB 85821130368; BAMEL TRGOVINA d.o.o., OIB 39680701060</izvorni_sadrzaj>
    <derivirana_varijabla naziv="DomainObject.Predmet.StrankaFormatedOIB_1">  FINA Regionalni centar Zagreb, OIB 85821130368; BAMEL TRGOVINA d.o.o., OIB 39680701060</derivirana_varijabla>
  </DomainObject.Predmet.StrankaFormatedOIB>
  <DomainObject.Predmet.StrankaFormatedWithAdress>
    <izvorni_sadrzaj> FINA Regionalni centar Zagreb, Trg svibanjskih žrtava 1995. br. 1, 10000 Zagreb; BAMEL TRGOVINA d.o.o., I. Izletnički put 3, 10297 Luka</izvorni_sadrzaj>
    <derivirana_varijabla naziv="DomainObject.Predmet.StrankaFormatedWithAdress_1"> FINA Regionalni centar Zagreb, Trg svibanjskih žrtava 1995. br. 1, 10000 Zagreb; BAMEL TRGOVINA d.o.o., I. Izletnički put 3, 10297 Luka</derivirana_varijabla>
  </DomainObject.Predmet.StrankaFormatedWithAdress>
  <DomainObject.Predmet.StrankaFormatedWithAdressOIB>
    <izvorni_sadrzaj> FINA Regionalni centar Zagreb, OIB 85821130368, Trg svibanjskih žrtava 1995. br. 1, 10000 Zagreb; BAMEL TRGOVINA d.o.o., OIB 39680701060, I. Izletnički put 3, 10297 Luka</izvorni_sadrzaj>
    <derivirana_varijabla naziv="DomainObject.Predmet.StrankaFormatedWithAdressOIB_1"> FINA Regionalni centar Zagreb, OIB 85821130368, Trg svibanjskih žrtava 1995. br. 1, 10000 Zagreb; BAMEL TRGOVINA d.o.o., OIB 39680701060, I. Izletnički put 3, 10297 Luka</derivirana_varijabla>
  </DomainObject.Predmet.StrankaFormatedWithAdressOIB>
  <DomainObject.Predmet.StrankaWithAdress>
    <izvorni_sadrzaj>FINA Regionalni centar Zagreb Trg svibanjskih žrtava 1995. br. 1,10000 Zagreb,BAMEL TRGOVINA d.o.o. I. Izletnički put 3,10297 Luka</izvorni_sadrzaj>
    <derivirana_varijabla naziv="DomainObject.Predmet.StrankaWithAdress_1">FINA Regionalni centar Zagreb Trg svibanjskih žrtava 1995. br. 1,10000 Zagreb,BAMEL TRGOVINA d.o.o. I. Izletnički put 3,10297 Luka</derivirana_varijabla>
  </DomainObject.Predmet.StrankaWithAdress>
  <DomainObject.Predmet.StrankaWithAdressOIB>
    <izvorni_sadrzaj>FINA Regionalni centar Zagreb, OIB 85821130368, Trg svibanjskih žrtava 1995. br. 1,10000 Zagreb,BAMEL TRGOVINA d.o.o., OIB 39680701060, I. Izletnički put 3,10297 Luka</izvorni_sadrzaj>
    <derivirana_varijabla naziv="DomainObject.Predmet.StrankaWithAdressOIB_1">FINA Regionalni centar Zagreb, OIB 85821130368, Trg svibanjskih žrtava 1995. br. 1,10000 Zagreb,BAMEL TRGOVINA d.o.o., OIB 39680701060, I. Izletnički put 3,10297 Luka</derivirana_varijabla>
  </DomainObject.Predmet.StrankaWithAdressOIB>
  <DomainObject.Predmet.StrankaNazivFormated>
    <izvorni_sadrzaj>FINA Regionalni centar Zagreb,BAMEL TRGOVINA d.o.o.</izvorni_sadrzaj>
    <derivirana_varijabla naziv="DomainObject.Predmet.StrankaNazivFormated_1">FINA Regionalni centar Zagreb,BAMEL TRGOVINA d.o.o.</derivirana_varijabla>
  </DomainObject.Predmet.StrankaNazivFormated>
  <DomainObject.Predmet.StrankaNazivFormatedOIB>
    <izvorni_sadrzaj>FINA Regionalni centar Zagreb, OIB 85821130368,BAMEL TRGOVINA d.o.o., OIB 39680701060</izvorni_sadrzaj>
    <derivirana_varijabla naziv="DomainObject.Predmet.StrankaNazivFormatedOIB_1">FINA Regionalni centar Zagreb, OIB 85821130368,BAMEL TRGOVINA d.o.o., OIB 39680701060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BAMEL TRGOVINA d.o.o.</item>
    </izvorni_sadrzaj>
    <derivirana_varijabla naziv="DomainObject.Predmet.StrankaListFormated_1">
      <item>FINA Regionalni centar Zagreb</item>
      <item>BAMEL TRGOVINA d.o.o.</item>
    </derivirana_varijabla>
  </DomainObject.Predmet.StrankaListFormated>
  <DomainObject.Predmet.StrankaListFormatedOIB>
    <izvorni_sadrzaj>
      <item>FINA Regionalni centar Zagreb, OIB 85821130368</item>
      <item>BAMEL TRGOVINA d.o.o., OIB 39680701060</item>
    </izvorni_sadrzaj>
    <derivirana_varijabla naziv="DomainObject.Predmet.StrankaListFormatedOIB_1">
      <item>FINA Regionalni centar Zagreb, OIB 85821130368</item>
      <item>BAMEL TRGOVINA d.o.o., OIB 39680701060</item>
    </derivirana_varijabla>
  </DomainObject.Predmet.StrankaListFormatedOIB>
  <DomainObject.Predmet.StrankaListFormatedWithAdress>
    <izvorni_sadrzaj>
      <item>FINA Regionalni centar Zagreb, Trg svibanjskih žrtava 1995. br. 1, 10000 Zagreb</item>
      <item>BAMEL TRGOVINA d.o.o., I. Izletnički put 3, 10297 Luka</item>
    </izvorni_sadrzaj>
    <derivirana_varijabla naziv="DomainObject.Predmet.StrankaListFormatedWithAdress_1">
      <item>FINA Regionalni centar Zagreb, Trg svibanjskih žrtava 1995. br. 1, 10000 Zagreb</item>
      <item>BAMEL TRGOVINA d.o.o., I. Izletnički put 3, 10297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BAMEL TRGOVINA d.o.o., OIB 39680701060, I. Izletnički put 3, 10297 Luka</item>
    </izvorni_sadrzaj>
    <derivirana_varijabla naziv="DomainObject.Predmet.StrankaListFormatedWithAdressOIB_1">
      <item>FINA Regionalni centar Zagreb, OIB 85821130368, Trg svibanjskih žrtava 1995. br. 1, 10000 Zagreb</item>
      <item>BAMEL TRGOVINA d.o.o., OIB 39680701060, I. Izletnički put 3, 10297 Luka</item>
    </derivirana_varijabla>
  </DomainObject.Predmet.StrankaListFormatedWithAdressOIB>
  <DomainObject.Predmet.StrankaListNazivFormated>
    <izvorni_sadrzaj>
      <item>FINA Regionalni centar Zagreb</item>
      <item>BAMEL TRGOVINA d.o.o.</item>
    </izvorni_sadrzaj>
    <derivirana_varijabla naziv="DomainObject.Predmet.StrankaListNazivFormated_1">
      <item>FINA Regionalni centar Zagreb</item>
      <item>BAMEL TRGOVINA d.o.o.</item>
    </derivirana_varijabla>
  </DomainObject.Predmet.StrankaListNazivFormated>
  <DomainObject.Predmet.StrankaListNazivFormatedOIB>
    <izvorni_sadrzaj>
      <item>FINA Regionalni centar Zagreb, OIB 85821130368</item>
      <item>BAMEL TRGOVINA d.o.o., OIB 39680701060</item>
    </izvorni_sadrzaj>
    <derivirana_varijabla naziv="DomainObject.Predmet.StrankaListNazivFormatedOIB_1">
      <item>FINA Regionalni centar Zagreb, OIB 85821130368</item>
      <item>BAMEL TRGOVINA d.o.o., OIB 39680701060</item>
    </derivirana_varijabla>
  </DomainObject.Predmet.StrankaListNazivFormatedOIB>
  <DomainObject.Predmet.ProtuStrankaListFormated>
    <izvorni_sadrzaj>
      <item>BAMEL TRGOVINA d.o.o. zastupanog po punomoćniku Miljenko Jekić</item>
    </izvorni_sadrzaj>
    <derivirana_varijabla naziv="DomainObject.Predmet.ProtuStrankaListFormated_1">
      <item>BAMEL TRGOVINA d.o.o. zastupanog po punomoćniku Miljenko Jekić</item>
    </derivirana_varijabla>
  </DomainObject.Predmet.ProtuStrankaListFormated>
  <DomainObject.Predmet.ProtuStrankaListFormatedOIB>
    <izvorni_sadrzaj>
      <item>BAMEL TRGOVINA d.o.o., OIB 39680701060 zastupanog po punomoćniku Miljenko Jekić</item>
    </izvorni_sadrzaj>
    <derivirana_varijabla naziv="DomainObject.Predmet.ProtuStrankaListFormatedOIB_1">
      <item>BAMEL TRGOVINA d.o.o., OIB 39680701060 zastupanog po punomoćniku Miljenko Jekić</item>
    </derivirana_varijabla>
  </DomainObject.Predmet.ProtuStrankaListFormatedOIB>
  <DomainObject.Predmet.ProtuStrankaListFormatedWithAdress>
    <izvorni_sadrzaj>
      <item>BAMEL TRGOVINA d.o.o., I. Izletnički put 3, 10296 Luka zastupanog po punomoćniku Miljenko Jekić</item>
    </izvorni_sadrzaj>
    <derivirana_varijabla naziv="DomainObject.Predmet.ProtuStrankaListFormatedWithAdress_1">
      <item>BAMEL TRGOVINA d.o.o., I. Izletnički put 3, 10296 Luka zastupanog po punomoćniku Miljenko Jekić</item>
    </derivirana_varijabla>
  </DomainObject.Predmet.ProtuStrankaListFormatedWithAdress>
  <DomainObject.Predmet.ProtuStrankaListFormatedWithAdressOIB>
    <izvorni_sadrzaj>
      <item>BAMEL TRGOVINA d.o.o., OIB 39680701060, I. Izletnički put 3, 10296 Luka zastupanog po punomoćniku Miljenko Jekić</item>
    </izvorni_sadrzaj>
    <derivirana_varijabla naziv="DomainObject.Predmet.ProtuStrankaListFormatedWithAdressOIB_1">
      <item>BAMEL TRGOVINA d.o.o., OIB 39680701060, I. Izletnički put 3, 10296 Luka zastupanog po punomoćniku Miljenko Jekić</item>
    </derivirana_varijabla>
  </DomainObject.Predmet.ProtuStrankaListFormatedWithAdressOIB>
  <DomainObject.Predmet.ProtuStrankaListNazivFormated>
    <izvorni_sadrzaj>
      <item>BAMEL TRGOVINA d.o.o.</item>
    </izvorni_sadrzaj>
    <derivirana_varijabla naziv="DomainObject.Predmet.ProtuStrankaListNazivFormated_1">
      <item>BAMEL TRGOVINA d.o.o.</item>
    </derivirana_varijabla>
  </DomainObject.Predmet.ProtuStrankaListNazivFormated>
  <DomainObject.Predmet.ProtuStrankaListNazivFormatedOIB>
    <izvorni_sadrzaj>
      <item>BAMEL TRGOVINA d.o.o., OIB 39680701060</item>
    </izvorni_sadrzaj>
    <derivirana_varijabla naziv="DomainObject.Predmet.ProtuStrankaListNazivFormatedOIB_1">
      <item>BAMEL TRGOVINA d.o.o., OIB 39680701060</item>
    </derivirana_varijabla>
  </DomainObject.Predmet.ProtuStrankaListNazivFormatedOIB>
  <DomainObject.Predmet.OstaliListFormated>
    <izvorni_sadrzaj>
      <item>Miljenko Jekić punomoćnik sudionika u postupku 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Miljenko Jekić punomoćnik sudionika u postupku 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Miljenko Jekić, OIB 19254815488 punomoćnik sudionika u postupku BAMEL TRGOVINA d.o.o.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Miljenko Jekić, OIB 19254815488 punomoćnik sudionika u postupku BAMEL TRGOVINA d.o.o.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Miljenko Jekić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Miljenko Jekić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Miljenko Jekić, OIB 19254815488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Miljenko Jekić, OIB 19254815488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BAMEL TRGOVINA d.o.o.</izvorni_sadrzaj>
    <derivirana_varijabla naziv="DomainObject.Predmet.ProtustrankaIDrugi_1">BAMEL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BAMEL TRGOVINA d.o.o., OIB 39680701060, I. Izletnički put 3, 10296 Luka</izvorni_sadrzaj>
    <derivirana_varijabla naziv="DomainObject.Predmet.ProtustrankaIDrugiAdressOIB_1">BAMEL TRGOVINA d.o.o., OIB 39680701060, I. Izletnički put 3,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>22. veljače 2017.</izvorni_sadrzaj>
    <derivirana_varijabla naziv="DomainObject.Predmet.OdlukaRjesenje.DatumPravomocnosti_1">22. veljače 2017.</derivirana_varijabla>
  </DomainObject.Predmet.OdlukaRjesenje.DatumPravomocnosti>
  <DomainObject.Predmet.OdlukaRjesenje.Oznaka>
    <izvorni_sadrzaj>St-3639/2016-9</izvorni_sadrzaj>
    <derivirana_varijabla naziv="DomainObject.Predmet.OdlukaRjesenje.Oznaka_1">St-3639/2016-9</derivirana_varijabla>
  </DomainObject.Predmet.OdlukaRjesenje.Oznaka>
  <DomainObject.Predmet.SudioniciListNaziv>
    <izvorni_sadrzaj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39680701060</item>
      <item>, OIB 19254815488</item>
      <item>, OIB 39680701060</item>
      <item>, OIB 80103475817</item>
      <item>, OIB 40872287511</item>
      <item>, OIB 58063088591</item>
      <item>, OIB 96292040276</item>
      <item>, OIB 18683136487</item>
      <item>, OIB 26635293339</item>
    </izvorni_sadrzaj>
    <derivirana_varijabla naziv="DomainObject.Predmet.SudioniciListNazivOIB_1">
      <item>, OIB 85821130368</item>
      <item>, OIB 39680701060</item>
      <item>, OIB 19254815488</item>
      <item>, OIB 39680701060</item>
      <item>, OIB 80103475817</item>
      <item>, OIB 40872287511</item>
      <item>, OIB 58063088591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172</properties:Words>
  <properties:Characters>954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2017-10-10T08:06:00Z</dcterms:created>
  <dc:creator>nribaric</dc:creator>
  <cp:lastModifiedBy>Jadranka Zelić</cp:lastModifiedBy>
  <cp:lastPrinted>2017-10-10T11:16:00Z</cp:lastPrinted>
  <dcterms:modified xmlns:xsi="http://www.w3.org/2001/XMLSchema-instance" xsi:type="dcterms:W3CDTF">2017-10-10T11:16:00Z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