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4af0" w14:paraId="54b4af0" w:rsidRDefault="00466A3A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>
        <w:rPr>
          <w:b w:val="false"/>
          <w:lang w:val="hr-HR"/>
        </w:rPr>
        <w:t>20</w:t>
      </w:r>
      <w:r w:rsidR="00B75497" w:rsidRPr="00F971B3">
        <w:rPr>
          <w:b w:val="false"/>
          <w:lang w:val="hr-HR"/>
        </w:rPr>
        <w:t xml:space="preserve"> St-</w:t>
      </w:r>
      <w:r w:rsidR="00CC1F59">
        <w:rPr>
          <w:b w:val="false"/>
          <w:lang w:val="hr-HR"/>
        </w:rPr>
        <w:t>636/17-5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2A6768" w:rsidP="002A6768" w:rsidR="002A6768">
      <w:pPr>
        <w:ind w:hanging="720" w:left="360"/>
        <w:jc w:val="center"/>
      </w:pPr>
    </w:p>
    <w:p w:rsidRDefault="002A6768" w:rsidP="002A6768" w:rsidR="002A6768">
      <w:pPr>
        <w:ind w:firstLine="708"/>
        <w:jc w:val="both"/>
      </w:pPr>
      <w:r>
        <w:t xml:space="preserve">Trgovački sud u Osijeku, po sucu </w:t>
      </w:r>
      <w:r w:rsidR="00466A3A">
        <w:t>Nadi Roso, na temelju prijedloga višeg sudskog savjetnika Jose Jovanovića</w:t>
      </w:r>
      <w:r>
        <w:t xml:space="preserve">, u stečajnom predmetu povodom zahtjeva </w:t>
      </w:r>
      <w:r w:rsidR="00466A3A">
        <w:t xml:space="preserve">Financijske agencije Regionalni centar Osijek Podružnica Osijek, L. Jagera 3, za pokretanje skraćenog stečajnog postupka nad dužnikom </w:t>
      </w:r>
      <w:r w:rsidR="00CC1F59">
        <w:t>PROSAPIA, građenje telekomunikacijskih i elektro mreža, d.o.o. - PODRUŽNICA OSIJEK, Osijek, Kupska 4, OIB: 80864397483, MBS: 030158102</w:t>
      </w:r>
      <w:r>
        <w:t xml:space="preserve">, dana </w:t>
      </w:r>
      <w:r w:rsidR="00466A3A">
        <w:t>23. kolovoza</w:t>
      </w:r>
      <w:r>
        <w:t xml:space="preserve"> 2017.,                       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CC1F59">
        <w:t>PROSAPIA, građenje telekomunikacijskih i elektro mreža, d.o.o. - PODRUŽNICA OSIJEK, Osijek, Kupska 4, OIB: 80864397483, MBS: 030158102</w:t>
      </w:r>
      <w:r w:rsidR="00622FCA">
        <w:t>.</w:t>
      </w:r>
    </w:p>
    <w:p w:rsidRDefault="00F80D26" w:rsidP="00F80D26" w:rsidR="00F80D26">
      <w:pPr>
        <w:ind w:left="1845"/>
        <w:jc w:val="both"/>
      </w:pPr>
    </w:p>
    <w:p w:rsidRDefault="00301A4D" w:rsidP="00CC1F59" w:rsidR="00B75497" w:rsidRPr="00CC1F59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89385C" w:rsidP="00B75497" w:rsidR="0089385C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466A3A">
        <w:t>26. lipnja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CC1F59">
        <w:t>3315</w:t>
      </w:r>
      <w:r w:rsidR="0089385C">
        <w:t xml:space="preserve"> od </w:t>
      </w:r>
      <w:r w:rsidR="00466A3A">
        <w:t>23. lipnja</w:t>
      </w:r>
      <w:r w:rsidR="0089385C">
        <w:t xml:space="preserve"> </w:t>
      </w:r>
      <w:r w:rsidR="00FC4191">
        <w:t>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CC1F59">
        <w:t>PROSAPIA, građenje telekomunikacijskih i elektro mreža, d.o.o. - PODRUŽNICA OSIJEK, Osijek, Kupska 4, OIB: 80864397483, MBS: 030158102</w:t>
      </w:r>
      <w:r w:rsidR="0089385C">
        <w:t>.</w:t>
      </w:r>
    </w:p>
    <w:p w:rsidRDefault="00D67A2E" w:rsidP="00B75497" w:rsidR="00D67A2E">
      <w:pPr>
        <w:ind w:firstLine="720"/>
        <w:jc w:val="both"/>
      </w:pPr>
    </w:p>
    <w:p w:rsidRDefault="002D7118" w:rsidP="00466A3A" w:rsidR="009D7378">
      <w:pPr>
        <w:ind w:firstLine="720"/>
        <w:jc w:val="both"/>
      </w:pPr>
      <w:r>
        <w:t xml:space="preserve">Dana </w:t>
      </w:r>
      <w:r w:rsidR="00CC1F59">
        <w:t>3. srpnja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AA06D4">
        <w:t>636</w:t>
      </w:r>
      <w:r w:rsidR="0089385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</w:t>
      </w:r>
      <w:r w:rsidR="00466A3A">
        <w:t>og postupka na žiro račun suda.</w:t>
      </w:r>
    </w:p>
    <w:p w:rsidRDefault="00D72678" w:rsidP="0041616A" w:rsidR="00D72678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lastRenderedPageBreak/>
        <w:t>2</w:t>
      </w:r>
    </w:p>
    <w:p w:rsidRDefault="00466A3A" w:rsidP="00466A3A" w:rsidR="0041616A" w:rsidRPr="00466A3A">
      <w:pPr>
        <w:pStyle w:val="Naslov1"/>
        <w:jc w:val="right"/>
        <w:rPr>
          <w:b w:val="false"/>
          <w:lang w:val="hr-HR"/>
        </w:rPr>
      </w:pPr>
      <w:r>
        <w:rPr>
          <w:b w:val="false"/>
          <w:lang w:val="hr-HR"/>
        </w:rPr>
        <w:t>20</w:t>
      </w:r>
      <w:r w:rsidR="00AA5F0C" w:rsidRPr="00F971B3">
        <w:rPr>
          <w:b w:val="false"/>
          <w:lang w:val="hr-HR"/>
        </w:rPr>
        <w:t xml:space="preserve"> St-</w:t>
      </w:r>
      <w:r w:rsidR="00CC1F59">
        <w:rPr>
          <w:b w:val="false"/>
          <w:lang w:val="hr-HR"/>
        </w:rPr>
        <w:t>636/17-5</w:t>
      </w:r>
    </w:p>
    <w:p w:rsidRDefault="00D84AEC" w:rsidP="00466A3A" w:rsidR="00D84AEC">
      <w:pPr>
        <w:jc w:val="both"/>
      </w:pPr>
    </w:p>
    <w:p w:rsidRDefault="00AA5F0C" w:rsidP="00301A4D" w:rsidR="00AA5F0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CC1F59">
        <w:t>28</w:t>
      </w:r>
      <w:r w:rsidR="00466A3A">
        <w:t>. srpnja</w:t>
      </w:r>
      <w:r w:rsidR="00FC4191">
        <w:t xml:space="preserve"> 2017</w:t>
      </w:r>
      <w:r w:rsidR="006E648B">
        <w:t xml:space="preserve">. godine, vjerovnik Republika </w:t>
      </w:r>
      <w:r w:rsidR="00274818">
        <w:t>Hrvatska Ministarstv</w:t>
      </w:r>
      <w:r w:rsidR="0089385C">
        <w:t>o</w:t>
      </w:r>
      <w:r w:rsidR="00FC4191">
        <w:t xml:space="preserve"> financija</w:t>
      </w:r>
      <w:r w:rsidR="00274818">
        <w:t>,</w:t>
      </w:r>
      <w:r w:rsidR="00FC4191">
        <w:t xml:space="preserve"> Porezna uprava, Područni ured Slavonija i Baranja,</w:t>
      </w:r>
      <w:r w:rsidR="0089385C">
        <w:t xml:space="preserve"> </w:t>
      </w:r>
      <w:r w:rsidR="00466A3A">
        <w:t>Osijek</w:t>
      </w:r>
      <w:r w:rsidR="0089385C">
        <w:t>,</w:t>
      </w:r>
      <w:r w:rsidR="006E648B">
        <w:t xml:space="preserve"> zastupana po Županijskom</w:t>
      </w:r>
      <w:r w:rsidR="00D67A2E">
        <w:t xml:space="preserve"> državnom odvjetništvu u </w:t>
      </w:r>
      <w:r w:rsidR="00466A3A">
        <w:t>Osijeku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</w:t>
      </w:r>
      <w:r w:rsidR="00CC1F59">
        <w:t>PROSAPIA, građenje telekomunikacijskih i elektro mreža, d.o.o. - PODRUŽNICA OSIJEK, Osijek, Kupska 4, OIB: 80864397483, MBS: 030158102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66A3A">
        <w:rPr>
          <w:bCs/>
        </w:rPr>
        <w:t>23. kolovoza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66A3A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="00466A3A">
        <w:rPr>
          <w:b w:val="false"/>
          <w:lang w:val="hr-HR"/>
        </w:rPr>
        <w:t xml:space="preserve">          </w:t>
      </w:r>
      <w:r w:rsidRPr="00CC5FC7">
        <w:rPr>
          <w:b w:val="false"/>
          <w:lang w:val="hr-HR"/>
        </w:rPr>
        <w:t>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="00466A3A">
        <w:rPr>
          <w:b w:val="false"/>
          <w:lang w:val="hr-HR"/>
        </w:rPr>
        <w:t xml:space="preserve">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66A3A" w:rsidP="00B75497" w:rsidR="00466A3A">
      <w:pPr>
        <w:pStyle w:val="Naslov2"/>
        <w:rPr>
          <w:b w:val="false"/>
          <w:lang w:val="hr-HR"/>
        </w:rPr>
      </w:pPr>
    </w:p>
    <w:p w:rsidRDefault="00466A3A" w:rsidP="00466A3A" w:rsidR="00466A3A">
      <w:pPr>
        <w:pStyle w:val="Naslov2"/>
        <w:ind w:firstLine="720" w:left="5040"/>
        <w:rPr>
          <w:b w:val="false"/>
          <w:lang w:val="hr-HR"/>
        </w:rPr>
      </w:pPr>
      <w:r>
        <w:rPr>
          <w:b w:val="false"/>
          <w:lang w:val="hr-HR"/>
        </w:rPr>
        <w:t xml:space="preserve">    Viši sudski savjetnik</w:t>
      </w:r>
    </w:p>
    <w:p w:rsidRDefault="00466A3A" w:rsidP="00466A3A" w:rsidR="00466A3A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  Joso Jovanović</w:t>
      </w:r>
    </w:p>
    <w:p w:rsidRDefault="00B75497" w:rsidP="00B75497" w:rsidR="00B75497">
      <w:pPr>
        <w:jc w:val="both"/>
        <w:rPr>
          <w:b/>
          <w:bCs/>
        </w:rPr>
      </w:pPr>
    </w:p>
    <w:p w:rsidRDefault="00466A3A" w:rsidP="00B75497" w:rsidR="00466A3A">
      <w:pPr>
        <w:pStyle w:val="Tijeloteksta"/>
        <w:rPr>
          <w:lang w:val="hr-HR"/>
        </w:rPr>
      </w:pPr>
    </w:p>
    <w:p w:rsidRDefault="00466A3A" w:rsidP="00B75497" w:rsidR="00466A3A">
      <w:pPr>
        <w:pStyle w:val="Tijeloteksta"/>
        <w:rPr>
          <w:lang w:val="hr-HR"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</w:t>
      </w:r>
      <w:r w:rsidR="00466A3A">
        <w:t xml:space="preserve"> </w:t>
      </w:r>
      <w:r w:rsidR="00F920FE">
        <w:t>1.</w:t>
      </w:r>
      <w:r w:rsidR="002132A8">
        <w:t xml:space="preserve"> </w:t>
      </w:r>
      <w:r w:rsidR="00F920FE">
        <w:t>Stečajnog</w:t>
      </w:r>
      <w:r w:rsidR="00466A3A">
        <w:t xml:space="preserve"> 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Predlagatelju – FINA Regionalni centar Osijek 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 xml:space="preserve">ŽDO </w:t>
      </w:r>
      <w:r w:rsidR="00466A3A">
        <w:t>Osijek</w:t>
      </w:r>
    </w:p>
    <w:p w:rsidRDefault="004B1043" w:rsidP="004B1043" w:rsidR="00D514B3">
      <w:pPr>
        <w:numPr>
          <w:ilvl w:val="0"/>
          <w:numId w:val="2"/>
        </w:numPr>
        <w:jc w:val="both"/>
      </w:pPr>
      <w:r>
        <w:t>Dužniku</w:t>
      </w:r>
      <w:r w:rsidR="0089385C">
        <w:t xml:space="preserve">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>rj. obustavom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 xml:space="preserve">kal. </w:t>
      </w:r>
      <w:r w:rsidR="00466A3A">
        <w:t>23/10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64EC8"/>
    <w:rsid w:val="001718AE"/>
    <w:rsid w:val="001867CA"/>
    <w:rsid w:val="001C0CFA"/>
    <w:rsid w:val="001D2166"/>
    <w:rsid w:val="001E68CC"/>
    <w:rsid w:val="001E7E8C"/>
    <w:rsid w:val="002132A8"/>
    <w:rsid w:val="00274818"/>
    <w:rsid w:val="00275BB6"/>
    <w:rsid w:val="0028334A"/>
    <w:rsid w:val="00287EC6"/>
    <w:rsid w:val="00292D1E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66A3A"/>
    <w:rsid w:val="004B1043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2FCA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9385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A06D4"/>
    <w:rsid w:val="00AA5F0C"/>
    <w:rsid w:val="00AF1733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1F59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514B3"/>
    <w:rsid w:val="00D67A2E"/>
    <w:rsid w:val="00D7218C"/>
    <w:rsid w:val="00D72678"/>
    <w:rsid w:val="00D84AEC"/>
    <w:rsid w:val="00D9227A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St-636/2017-5</izvorni_sadrzaj>
    <derivirana_varijabla naziv="DomainObject.Oznaka_1">St-636/2017-5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PROSAPIA, građenje telekomunikacijskih i elektro mreža, d.o.o. - PODRUŽNICA OSIJEK</izvorni_sadrzaj>
    <derivirana_varijabla naziv="DomainObject.Predmet.ProtustrankaFormated_1">  PROSAPIA, građenje telekomunikacijskih i elektro mreža, d.o.o. - PODRUŽNICA OSIJEK</derivirana_varijabla>
  </DomainObject.Predmet.ProtustrankaFormated>
  <DomainObject.Predmet.ProtustrankaFormatedOIB>
    <izvorni_sadrzaj>  PROSAPIA, građenje telekomunikacijskih i elektro mreža, d.o.o. - PODRUŽNICA OSIJEK, OIB 80864397483</izvorni_sadrzaj>
    <derivirana_varijabla naziv="DomainObject.Predmet.ProtustrankaFormatedOIB_1">  PROSAPIA, građenje telekomunikacijskih i elektro mreža, d.o.o. - PODRUŽNICA OSIJEK, OIB 80864397483</derivirana_varijabla>
  </DomainObject.Predmet.ProtustrankaFormatedOIB>
  <DomainObject.Predmet.ProtustrankaFormatedWithAdress>
    <izvorni_sadrzaj> PROSAPIA, građenje telekomunikacijskih i elektro mreža, d.o.o. - PODRUŽNICA OSIJEK, Kupska 4, 31000 Osijek</izvorni_sadrzaj>
    <derivirana_varijabla naziv="DomainObject.Predmet.ProtustrankaFormatedWithAdress_1"> PROSAPIA, građenje telekomunikacijskih i elektro mreža, d.o.o. - PODRUŽNICA OSIJEK, Kupska 4, 31000 Osijek</derivirana_varijabla>
  </DomainObject.Predmet.ProtustrankaFormatedWithAdress>
  <DomainObject.Predmet.ProtustrankaFormatedWithAdressOIB>
    <izvorni_sadrzaj> PROSAPIA, građenje telekomunikacijskih i elektro mreža, d.o.o. - PODRUŽNICA OSIJEK, OIB 80864397483, Kupska 4, 31000 Osijek</izvorni_sadrzaj>
    <derivirana_varijabla naziv="DomainObject.Predmet.ProtustrankaFormatedWithAdressOIB_1"> PROSAPIA, građenje telekomunikacijskih i elektro mreža, d.o.o. - PODRUŽNICA OSIJEK, OIB 80864397483, Kupska 4, 31000 Osijek</derivirana_varijabla>
  </DomainObject.Predmet.ProtustrankaFormatedWithAdressOIB>
  <DomainObject.Predmet.ProtustrankaWithAdress>
    <izvorni_sadrzaj>PROSAPIA, građenje telekomunikacijskih i elektro mreža, d.o.o. - PODRUŽNICA OSIJEK Kupska 4, 31000 Osijek</izvorni_sadrzaj>
    <derivirana_varijabla naziv="DomainObject.Predmet.ProtustrankaWithAdress_1">PROSAPIA, građenje telekomunikacijskih i elektro mreža, d.o.o. - PODRUŽNICA OSIJEK Kupska 4, 31000 Osijek</derivirana_varijabla>
  </DomainObject.Predmet.ProtustrankaWithAdress>
  <DomainObject.Predmet.ProtustrankaWithAdressOIB>
    <izvorni_sadrzaj>PROSAPIA, građenje telekomunikacijskih i elektro mreža, d.o.o. - PODRUŽNICA OSIJEK, OIB 80864397483, Kupska 4, 31000 Osijek</izvorni_sadrzaj>
    <derivirana_varijabla naziv="DomainObject.Predmet.ProtustrankaWithAdressOIB_1">PROSAPIA, građenje telekomunikacijskih i elektro mreža, d.o.o. - PODRUŽNICA OSIJEK, OIB 80864397483, Kupska 4, 31000 Osijek</derivirana_varijabla>
  </DomainObject.Predmet.ProtustrankaWithAdressOIB>
  <DomainObject.Predmet.ProtustrankaNazivFormated>
    <izvorni_sadrzaj>PROSAPIA, građenje telekomunikacijskih i elektro mreža, d.o.o. - PODRUŽNICA OSIJEK</izvorni_sadrzaj>
    <derivirana_varijabla naziv="DomainObject.Predmet.ProtustrankaNazivFormated_1">PROSAPIA, građenje telekomunikacijskih i elektro mreža, d.o.o. - PODRUŽNICA OSIJEK</derivirana_varijabla>
  </DomainObject.Predmet.ProtustrankaNazivFormated>
  <DomainObject.Predmet.ProtustrankaNazivFormatedOIB>
    <izvorni_sadrzaj>PROSAPIA, građenje telekomunikacijskih i elektro mreža, d.o.o. - PODRUŽNICA OSIJEK, OIB 80864397483</izvorni_sadrzaj>
    <derivirana_varijabla naziv="DomainObject.Predmet.ProtustrankaNazivFormatedOIB_1">PROSAPIA, građenje telekomunikacijskih i elektro mreža, d.o.o. - PODRUŽNICA OSIJEK, OIB 80864397483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PROSAPIA, građenje telekomunikacijskih i elektro mreža, d.o.o. - PODRUŽNICA OSIJEK</item>
    </izvorni_sadrzaj>
    <derivirana_varijabla naziv="DomainObject.Predmet.ProtuStrankaListFormated_1">
      <item>PROSAPIA, građenje telekomunikacijskih i elektro mreža, d.o.o. - PODRUŽNICA OSIJEK</item>
    </derivirana_varijabla>
  </DomainObject.Predmet.ProtuStrankaListFormated>
  <DomainObject.Predmet.ProtuStrankaListFormatedOIB>
    <izvorni_sadrzaj>
      <item>PROSAPIA, građenje telekomunikacijskih i elektro mreža, d.o.o. - PODRUŽNICA OSIJEK, OIB 80864397483</item>
    </izvorni_sadrzaj>
    <derivirana_varijabla naziv="DomainObject.Predmet.ProtuStrankaListFormatedOIB_1">
      <item>PROSAPIA, građenje telekomunikacijskih i elektro mreža, d.o.o. - PODRUŽNICA OSIJEK, OIB 80864397483</item>
    </derivirana_varijabla>
  </DomainObject.Predmet.ProtuStrankaListFormatedOIB>
  <DomainObject.Predmet.ProtuStrankaListFormatedWithAdress>
    <izvorni_sadrzaj>
      <item>PROSAPIA, građenje telekomunikacijskih i elektro mreža, d.o.o. - PODRUŽNICA OSIJEK, Kupska 4, 31000 Osijek</item>
    </izvorni_sadrzaj>
    <derivirana_varijabla naziv="DomainObject.Predmet.ProtuStrankaListFormatedWithAdress_1">
      <item>PROSAPIA, građenje telekomunikacijskih i elektro mreža, d.o.o. - PODRUŽNICA OSIJEK, Kupska 4, 31000 Osijek</item>
    </derivirana_varijabla>
  </DomainObject.Predmet.ProtuStrankaListFormatedWithAdress>
  <DomainObject.Predmet.ProtuStrankaListFormatedWithAdressOIB>
    <izvorni_sadrzaj>
      <item>PROSAPIA, građenje telekomunikacijskih i elektro mreža, d.o.o. - PODRUŽNICA OSIJEK, OIB 80864397483, Kupska 4, 31000 Osijek</item>
    </izvorni_sadrzaj>
    <derivirana_varijabla naziv="DomainObject.Predmet.ProtuStrankaListFormatedWithAdressOIB_1">
      <item>PROSAPIA, građenje telekomunikacijskih i elektro mreža, d.o.o. - PODRUŽNICA OSIJEK, OIB 80864397483, Kupska 4, 31000 Osijek</item>
    </derivirana_varijabla>
  </DomainObject.Predmet.ProtuStrankaListFormatedWithAdressOIB>
  <DomainObject.Predmet.ProtuStrankaListNazivFormated>
    <izvorni_sadrzaj>
      <item>PROSAPIA, građenje telekomunikacijskih i elektro mreža, d.o.o. - PODRUŽNICA OSIJEK</item>
    </izvorni_sadrzaj>
    <derivirana_varijabla naziv="DomainObject.Predmet.ProtuStrankaListNazivFormated_1">
      <item>PROSAPIA, građenje telekomunikacijskih i elektro mreža, d.o.o. - PODRUŽNICA OSIJEK</item>
    </derivirana_varijabla>
  </DomainObject.Predmet.ProtuStrankaListNazivFormated>
  <DomainObject.Predmet.ProtuStrankaListNazivFormatedOIB>
    <izvorni_sadrzaj>
      <item>PROSAPIA, građenje telekomunikacijskih i elektro mreža, d.o.o. - PODRUŽNICA OSIJEK, OIB 80864397483</item>
    </izvorni_sadrzaj>
    <derivirana_varijabla naziv="DomainObject.Predmet.ProtuStrankaListNazivFormatedOIB_1">
      <item>PROSAPIA, građenje telekomunikacijskih i elektro mreža, d.o.o. - PODRUŽNICA OSIJEK, OIB 80864397483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St-636/2017-5</izvorni_sadrzaj>
    <derivirana_varijabla naziv="DomainObject.PoslovniBrojDokumenta_1">St-636/2017-5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PROSAPIA, građenje telekomunikacijskih i elektro mreža, d.o.o. - PODRUŽNICA OSIJEK</izvorni_sadrzaj>
    <derivirana_varijabla naziv="DomainObject.Predmet.ProtustrankaIDrugi_1">PROSAPIA, građenje telekomunikacijskih i elektro mreža, d.o.o. - PODRUŽNICA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PROSAPIA, građenje telekomunikacijskih i elektro mreža, d.o.o. - PODRUŽNICA OSIJEK, OIB 80864397483, Kupska 4, 31000 Osijek</izvorni_sadrzaj>
    <derivirana_varijabla naziv="DomainObject.Predmet.ProtustrankaIDrugiAdressOIB_1">PROSAPIA, građenje telekomunikacijskih i elektro mreža, d.o.o. - PODRUŽNICA OSIJEK, OIB 80864397483, Kupska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PROSAPIA, građenje telekomunikacijskih i elektro mreža, d.o.o. - PODRUŽNICA OSIJEK</item>
    </izvorni_sadrzaj>
    <derivirana_varijabla naziv="DomainObject.Predmet.SudioniciListNaziv_1">
      <item>FINA RC OSIJEK</item>
      <item>PROSAPIA, građenje telekomunikacijskih i elektro mreža, d.o.o. - PODRUŽNICA OSIJEK</item>
    </derivirana_varijabla>
  </DomainObject.Predmet.SudioniciListNaziv>
  <DomainObject.Predmet.SudioniciListAdressOIB>
    <izvorni_sadrzaj>
      <item>FINA RC OSIJEK, OIB 85821130368</item>
      <item>PROSAPIA, građenje telekomunikacijskih i elektro mreža, d.o.o. - PODRUŽNICA OSIJEK, OIB 80864397483, Kupska 4,31000 Osijek</item>
    </izvorni_sadrzaj>
    <derivirana_varijabla naziv="DomainObject.Predmet.SudioniciListAdressOIB_1">
      <item>FINA RC OSIJEK, OIB 85821130368</item>
      <item>PROSAPIA, građenje telekomunikacijskih i elektro mreža, d.o.o. - PODRUŽNICA OSIJEK, OIB 80864397483, Kupska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80864397483</item>
    </izvorni_sadrzaj>
    <derivirana_varijabla naziv="DomainObject.Predmet.SudioniciListNazivOIB_1">
      <item>, OIB 85821130368</item>
      <item>, OIB 80864397483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A5653-AC69-4514-8A07-E4935B41F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2777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2017-08-23T05:45:00Z</dcterms:created>
  <dc:creator>mkocijan</dc:creator>
  <cp:lastModifiedBy>Žana Bem</cp:lastModifiedBy>
  <cp:lastPrinted>2017-06-13T06:42:00Z</cp:lastPrinted>
  <dcterms:modified xmlns:xsi="http://www.w3.org/2001/XMLSchema-instance" xsi:type="dcterms:W3CDTF">2017-08-23T05:53:00Z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