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8844" w14:paraId="fa18844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Levanić-Škerbić,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721059">
        <w:t>tupka nad d</w:t>
      </w:r>
      <w:r w:rsidR="00155A7E">
        <w:t>užnikom NEKTAR</w:t>
      </w:r>
      <w:r w:rsidR="00A45634">
        <w:t xml:space="preserve"> </w:t>
      </w:r>
      <w:r w:rsidR="00180A1A">
        <w:t xml:space="preserve">d.o.o., </w:t>
      </w:r>
      <w:r w:rsidR="00155A7E">
        <w:t>Kralja Tomislava 45, Čakovec</w:t>
      </w:r>
      <w:r w:rsidR="003E0D32">
        <w:t>,</w:t>
      </w:r>
      <w:r w:rsidR="00155A7E">
        <w:t xml:space="preserve"> OIB: 61021891254</w:t>
      </w:r>
      <w:r w:rsidR="001B05AE">
        <w:t>,</w:t>
      </w:r>
      <w:r w:rsidR="00CA760E">
        <w:t xml:space="preserve"> </w:t>
      </w:r>
      <w:r w:rsidR="00F82D16">
        <w:t>dana</w:t>
      </w:r>
      <w:r w:rsidR="008D0724">
        <w:t xml:space="preserve"> 26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155A7E" w:rsidRPr="00155A7E">
        <w:t xml:space="preserve"> </w:t>
      </w:r>
      <w:r w:rsidR="00155A7E">
        <w:t>NEKTAR d.o.o., Kralja Tomislava 45, Čakovec, OIB: 61021891254</w:t>
      </w:r>
      <w:r w:rsidR="008D0724">
        <w:rPr>
          <w:szCs w:val="24"/>
        </w:rPr>
        <w:t>, s danom 26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8D0724">
        <w:rPr>
          <w:szCs w:val="24"/>
        </w:rPr>
        <w:t>. u 14,3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A45634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 xml:space="preserve">Zaključuje se stečajni postupak nad stečajnim </w:t>
      </w:r>
      <w:r w:rsidR="003C1D4C">
        <w:rPr>
          <w:szCs w:val="24"/>
        </w:rPr>
        <w:t xml:space="preserve">dužnikom </w:t>
      </w:r>
      <w:r w:rsidR="00155A7E">
        <w:t>NEKTAR d.o.o., Kralja Tomislava 45, Čakovec, OIB: 61021891254.</w:t>
      </w:r>
    </w:p>
    <w:p w:rsidRDefault="00155A7E" w:rsidP="00BD5D5B" w:rsidR="00155A7E">
      <w:pPr>
        <w:ind w:hanging="708" w:left="1413"/>
        <w:jc w:val="both"/>
      </w:pPr>
    </w:p>
    <w:p w:rsidRDefault="00BD5D5B" w:rsidP="002A48F4" w:rsidR="002A48F4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2A48F4">
        <w:t>Marijan Drljanovčan, Antuna Mihanovića 131, Miholjanec, OIB: 49708160625.</w:t>
      </w:r>
    </w:p>
    <w:p w:rsidRDefault="008D0724" w:rsidP="008D0724" w:rsidR="008D0724" w:rsidRPr="00962A57">
      <w:pPr>
        <w:ind w:hanging="705" w:left="1410"/>
        <w:jc w:val="both"/>
      </w:pPr>
    </w:p>
    <w:p w:rsidRDefault="00BD5D5B" w:rsidP="002A48F4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155A7E" w:rsidRPr="00155A7E">
        <w:t xml:space="preserve"> </w:t>
      </w:r>
      <w:r w:rsidR="00155A7E">
        <w:t>NEKTAR d.o.o., Kralja Tomislava 45, Čakovec, OIB: 61021891254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prokazni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prokazni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8D0724">
        <w:rPr>
          <w:szCs w:val="24"/>
        </w:rPr>
        <w:t xml:space="preserve"> 26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E42A7F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8D0724" w:rsidR="00B6154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>Marija Levanić-Škerbić</w:t>
      </w:r>
    </w:p>
    <w:p w:rsidRDefault="00B34390" w:rsidP="00B34390" w:rsidR="00B34390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155A7E">
        <w:t>NEKTAR d.o.o., Kralja Tomislava 45, 40000 Čakovec</w:t>
      </w:r>
    </w:p>
    <w:p w:rsidRDefault="00AC315C" w:rsidP="00A45634" w:rsidR="00180A1A" w:rsidRPr="00180A1A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155A7E">
        <w:rPr>
          <w:szCs w:val="24"/>
        </w:rPr>
        <w:t>Josip Zdolec, Selska 3, 40315 Mursko Središće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A45634">
        <w:rPr>
          <w:szCs w:val="24"/>
        </w:rPr>
        <w:t xml:space="preserve">a Hrvatska, Ispostava </w:t>
      </w:r>
      <w:r w:rsidR="00155A7E">
        <w:rPr>
          <w:szCs w:val="24"/>
        </w:rPr>
        <w:t>Čakovec, Čakovec, O. Keršovanija 11</w:t>
      </w:r>
    </w:p>
    <w:p w:rsidRDefault="00213DB3" w:rsidP="00213DB3" w:rsidR="00180A1A">
      <w:pPr>
        <w:numPr>
          <w:ilvl w:val="0"/>
          <w:numId w:val="1"/>
        </w:numPr>
        <w:rPr>
          <w:szCs w:val="24"/>
        </w:rPr>
      </w:pPr>
      <w:r w:rsidRPr="00180A1A">
        <w:rPr>
          <w:szCs w:val="24"/>
        </w:rPr>
        <w:t>Stečajni upravitelj</w:t>
      </w:r>
      <w:r w:rsidR="002A48F4">
        <w:rPr>
          <w:szCs w:val="24"/>
        </w:rPr>
        <w:t xml:space="preserve"> </w:t>
      </w:r>
      <w:r w:rsidR="002A48F4">
        <w:t>Marijan Drljanovčan, Antuna Mihanovića 131, Miholjanec, 48326 Virje</w:t>
      </w:r>
    </w:p>
    <w:p w:rsidRDefault="00670F24" w:rsidP="00213DB3" w:rsidR="00F82D16" w:rsidRPr="00180A1A">
      <w:pPr>
        <w:numPr>
          <w:ilvl w:val="0"/>
          <w:numId w:val="1"/>
        </w:numPr>
        <w:rPr>
          <w:szCs w:val="24"/>
        </w:rPr>
      </w:pPr>
      <w:r w:rsidRPr="00180A1A">
        <w:rPr>
          <w:szCs w:val="24"/>
        </w:rPr>
        <w:t xml:space="preserve"> </w:t>
      </w:r>
      <w:r w:rsidR="008C60D6" w:rsidRPr="00180A1A">
        <w:rPr>
          <w:szCs w:val="24"/>
        </w:rPr>
        <w:t>e- O</w:t>
      </w:r>
      <w:r w:rsidR="00F82D16" w:rsidRPr="00180A1A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9C66A4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1CB" w:rsidP="006E5853" w:rsidR="00D551CB">
      <w:r>
        <w:separator/>
      </w:r>
    </w:p>
  </w:endnote>
  <w:endnote w:id="0" w:type="continuationSeparator">
    <w:p w:rsidRDefault="00D551CB" w:rsidP="006E5853" w:rsidR="00D55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1CB" w:rsidP="006E5853" w:rsidR="00D551CB">
      <w:r>
        <w:separator/>
      </w:r>
    </w:p>
  </w:footnote>
  <w:footnote w:id="0" w:type="continuationSeparator">
    <w:p w:rsidRDefault="00D551CB" w:rsidP="006E5853" w:rsidR="00D551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634" w:rsidP="006E5853" w:rsidR="00BD5D5B">
    <w:pPr>
      <w:pStyle w:val="Zaglavlje"/>
      <w:jc w:val="right"/>
    </w:pPr>
    <w:r>
      <w:t xml:space="preserve">Poslovni broj: </w:t>
    </w:r>
    <w:r w:rsidR="00155A7E">
      <w:t>St-522</w:t>
    </w:r>
    <w:r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7551D"/>
    <w:rsid w:val="00095F63"/>
    <w:rsid w:val="000A16EA"/>
    <w:rsid w:val="000D32C9"/>
    <w:rsid w:val="000E130B"/>
    <w:rsid w:val="000F3268"/>
    <w:rsid w:val="00100876"/>
    <w:rsid w:val="00147705"/>
    <w:rsid w:val="00155A7E"/>
    <w:rsid w:val="00180A1A"/>
    <w:rsid w:val="001B05AE"/>
    <w:rsid w:val="001D29D2"/>
    <w:rsid w:val="00213DB3"/>
    <w:rsid w:val="002435BA"/>
    <w:rsid w:val="002439C7"/>
    <w:rsid w:val="00262923"/>
    <w:rsid w:val="002A48F4"/>
    <w:rsid w:val="002D73E5"/>
    <w:rsid w:val="00335D24"/>
    <w:rsid w:val="00356B59"/>
    <w:rsid w:val="003828EB"/>
    <w:rsid w:val="003B0EBD"/>
    <w:rsid w:val="003B48FF"/>
    <w:rsid w:val="003B5347"/>
    <w:rsid w:val="003C1D4C"/>
    <w:rsid w:val="003E0D32"/>
    <w:rsid w:val="00436A5A"/>
    <w:rsid w:val="004667D6"/>
    <w:rsid w:val="004E2CB1"/>
    <w:rsid w:val="005371AA"/>
    <w:rsid w:val="00564CD4"/>
    <w:rsid w:val="005A3EFC"/>
    <w:rsid w:val="005D6699"/>
    <w:rsid w:val="005E2415"/>
    <w:rsid w:val="0062693C"/>
    <w:rsid w:val="006367BB"/>
    <w:rsid w:val="00670F24"/>
    <w:rsid w:val="006842AE"/>
    <w:rsid w:val="006B07F7"/>
    <w:rsid w:val="006B087D"/>
    <w:rsid w:val="006B7152"/>
    <w:rsid w:val="006E5853"/>
    <w:rsid w:val="00721059"/>
    <w:rsid w:val="0072745B"/>
    <w:rsid w:val="007467AC"/>
    <w:rsid w:val="00791A89"/>
    <w:rsid w:val="007A646E"/>
    <w:rsid w:val="007D2555"/>
    <w:rsid w:val="00806A38"/>
    <w:rsid w:val="00833BFA"/>
    <w:rsid w:val="00842FEB"/>
    <w:rsid w:val="00850758"/>
    <w:rsid w:val="008C60D6"/>
    <w:rsid w:val="008D0724"/>
    <w:rsid w:val="008D4E02"/>
    <w:rsid w:val="009B1B2D"/>
    <w:rsid w:val="009C66A4"/>
    <w:rsid w:val="00A45634"/>
    <w:rsid w:val="00A60097"/>
    <w:rsid w:val="00A60B8A"/>
    <w:rsid w:val="00AC315C"/>
    <w:rsid w:val="00B128D3"/>
    <w:rsid w:val="00B12F61"/>
    <w:rsid w:val="00B327DC"/>
    <w:rsid w:val="00B34390"/>
    <w:rsid w:val="00B61545"/>
    <w:rsid w:val="00B62537"/>
    <w:rsid w:val="00B72CD2"/>
    <w:rsid w:val="00B76A79"/>
    <w:rsid w:val="00B80C91"/>
    <w:rsid w:val="00BC4D7A"/>
    <w:rsid w:val="00BD5D5B"/>
    <w:rsid w:val="00BD7494"/>
    <w:rsid w:val="00C53093"/>
    <w:rsid w:val="00CA760E"/>
    <w:rsid w:val="00CF0AE0"/>
    <w:rsid w:val="00D03264"/>
    <w:rsid w:val="00D25C15"/>
    <w:rsid w:val="00D33E6F"/>
    <w:rsid w:val="00D463E2"/>
    <w:rsid w:val="00D4718D"/>
    <w:rsid w:val="00D52DE1"/>
    <w:rsid w:val="00D551CB"/>
    <w:rsid w:val="00D907BF"/>
    <w:rsid w:val="00DB7A54"/>
    <w:rsid w:val="00DD056A"/>
    <w:rsid w:val="00E21D7C"/>
    <w:rsid w:val="00E21DDE"/>
    <w:rsid w:val="00E274EB"/>
    <w:rsid w:val="00E3440B"/>
    <w:rsid w:val="00E42A7F"/>
    <w:rsid w:val="00E56AEE"/>
    <w:rsid w:val="00E74DF1"/>
    <w:rsid w:val="00F20088"/>
    <w:rsid w:val="00F27948"/>
    <w:rsid w:val="00F63569"/>
    <w:rsid w:val="00F67F99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A5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A5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A5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A5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A5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A5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A5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A5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49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St-522/2015</izvorni_sadrzaj>
    <derivirana_varijabla naziv="DomainObject.Predmet.OznakaBroj_1">St-522/2015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NEKTAR društvo s ograničenom odgovornošću za proizvodnju, trgovinu i usluge zastupanog po punomoćniku Josip Zdolec</izvorni_sadrzaj>
    <derivirana_varijabla naziv="DomainObject.Predmet.ProtustrankaFormated_1">  NEKTAR društvo s ograničenom odgovornošću za proizvodnju, trgovinu i usluge zastupanog po punomoćniku Josip Zdolec</derivirana_varijabla>
  </DomainObject.Predmet.ProtustrankaFormated>
  <DomainObject.Predmet.ProtustrankaFormatedOIB>
    <izvorni_sadrzaj>  NEKTAR društvo s ograničenom odgovornošću za proizvodnju, trgovinu i usluge, OIB 61021891254 zastupanog po punomoćniku Josip Zdolec</izvorni_sadrzaj>
    <derivirana_varijabla naziv="DomainObject.Predmet.ProtustrankaFormatedOIB_1">  NEKTAR društvo s ograničenom odgovornošću za proizvodnju, trgovinu i usluge, OIB 61021891254 zastupanog po punomoćniku Josip Zdolec</derivirana_varijabla>
  </DomainObject.Predmet.ProtustrankaFormatedOIB>
  <DomainObject.Predmet.ProtustrankaFormatedWithAdress>
    <izvorni_sadrzaj> NEKTAR društvo s ograničenom odgovornošću za proizvodnju, trgovinu i usluge, Kralja Tomislava 45, 40000 Čakovec zastupanog po punomoćniku Josip Zdolec</izvorni_sadrzaj>
    <derivirana_varijabla naziv="DomainObject.Predmet.ProtustrankaFormatedWithAdress_1"> NEKTAR društvo s ograničenom odgovornošću za proizvodnju, trgovinu i usluge, Kralja Tomislava 45, 40000 Čakovec zastupanog po punomoćniku Josip Zdolec</derivirana_varijabla>
  </DomainObject.Predmet.ProtustrankaFormatedWithAdress>
  <DomainObject.Predmet.ProtustrankaFormatedWithAdressOIB>
    <izvorni_sadrzaj> NEKTAR društvo s ograničenom odgovornošću za proizvodnju, trgovinu i usluge, OIB 61021891254, Kralja Tomislava 45, 40000 Čakovec zastupanog po punomoćniku Josip Zdolec</izvorni_sadrzaj>
    <derivirana_varijabla naziv="DomainObject.Predmet.ProtustrankaFormatedWithAdressOIB_1"> NEKTAR društvo s ograničenom odgovornošću za proizvodnju, trgovinu i usluge, OIB 61021891254, Kralja Tomislava 45, 40000 Čakovec zastupanog po punomoćniku Josip Zdolec</derivirana_varijabla>
  </DomainObject.Predmet.ProtustrankaFormatedWithAdressOIB>
  <DomainObject.Predmet.ProtustrankaWithAdress>
    <izvorni_sadrzaj>NEKTAR društvo s ograničenom odgovornošću za proizvodnju, trgovinu i usluge Kralja Tomislava 45, 40000 Čakovec</izvorni_sadrzaj>
    <derivirana_varijabla naziv="DomainObject.Predmet.ProtustrankaWithAdress_1">NEKTAR društvo s ograničenom odgovornošću za proizvodnju, trgovinu i usluge Kralja Tomislava 45, 40000 Čakovec</derivirana_varijabla>
  </DomainObject.Predmet.ProtustrankaWithAdress>
  <DomainObject.Predmet.ProtustrankaWithAdressOIB>
    <izvorni_sadrzaj>NEKTAR društvo s ograničenom odgovornošću za proizvodnju, trgovinu i usluge, OIB 61021891254, Kralja Tomislava 45, 40000 Čakovec</izvorni_sadrzaj>
    <derivirana_varijabla naziv="DomainObject.Predmet.ProtustrankaWithAdressOIB_1">NEKTAR društvo s ograničenom odgovornošću za proizvodnju, trgovinu i usluge, OIB 61021891254, Kralja Tomislava 45, 40000 Čakovec</derivirana_varijabla>
  </DomainObject.Predmet.ProtustrankaWithAdressOIB>
  <DomainObject.Predmet.ProtustrankaNazivFormated>
    <izvorni_sadrzaj>NEKTAR društvo s ograničenom odgovornošću za proizvodnju, trgovinu i usluge</izvorni_sadrzaj>
    <derivirana_varijabla naziv="DomainObject.Predmet.ProtustrankaNazivFormated_1">NEKTAR društvo s ograničenom odgovornošću za proizvodnju, trgovinu i usluge</derivirana_varijabla>
  </DomainObject.Predmet.ProtustrankaNazivFormated>
  <DomainObject.Predmet.ProtustrankaNazivFormatedOIB>
    <izvorni_sadrzaj>NEKTAR društvo s ograničenom odgovornošću za proizvodnju, trgovinu i usluge, OIB 61021891254</izvorni_sadrzaj>
    <derivirana_varijabla naziv="DomainObject.Predmet.ProtustrankaNazivFormatedOIB_1">NEKTAR društvo s ograničenom odgovornošću za proizvodnju, trgovinu i usluge, OIB 61021891254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171252.64</izvorni_sadrzaj>
    <derivirana_varijabla naziv="DomainObject.Predmet.TrenutnaVrijednost_1">171252.64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NEKTAR društvo s ograničenom odgovornošću za proizvodnju, trgovinu i usluge zastupanog po punomoćniku Josip Zdolec</item>
    </izvorni_sadrzaj>
    <derivirana_varijabla naziv="DomainObject.Predmet.ProtuStrankaListFormated_1">
      <item>NEKTAR društvo s ograničenom odgovornošću za proizvodnju, trgovinu i usluge zastupanog po punomoćniku Josip Zdolec</item>
    </derivirana_varijabla>
  </DomainObject.Predmet.ProtuStrankaListFormated>
  <DomainObject.Predmet.ProtuStrankaListFormatedOIB>
    <izvorni_sadrzaj>
      <item>NEKTAR društvo s ograničenom odgovornošću za proizvodnju, trgovinu i usluge, OIB 61021891254 zastupanog po punomoćniku Josip Zdolec</item>
    </izvorni_sadrzaj>
    <derivirana_varijabla naziv="DomainObject.Predmet.ProtuStrankaListFormatedOIB_1">
      <item>NEKTAR društvo s ograničenom odgovornošću za proizvodnju, trgovinu i usluge, OIB 61021891254 zastupanog po punomoćniku Josip Zdolec</item>
    </derivirana_varijabla>
  </DomainObject.Predmet.ProtuStrankaListFormatedOIB>
  <DomainObject.Predmet.ProtuStrankaListFormatedWithAdress>
    <izvorni_sadrzaj>
      <item>NEKTAR društvo s ograničenom odgovornošću za proizvodnju, trgovinu i usluge, Kralja Tomislava 45, 40000 Čakovec zastupanog po punomoćniku Josip Zdolec</item>
    </izvorni_sadrzaj>
    <derivirana_varijabla naziv="DomainObject.Predmet.ProtuStrankaListFormatedWithAdress_1">
      <item>NEKTAR društvo s ograničenom odgovornošću za proizvodnju, trgovinu i usluge, Kralja Tomislava 45, 40000 Čakovec zastupanog po punomoćniku Josip Zdolec</item>
    </derivirana_varijabla>
  </DomainObject.Predmet.ProtuStrankaListFormatedWithAdress>
  <DomainObject.Predmet.ProtuStrankaListFormatedWithAdressOIB>
    <izvorni_sadrzaj>
      <item>NEKTAR društvo s ograničenom odgovornošću za proizvodnju, trgovinu i usluge, OIB 61021891254, Kralja Tomislava 45, 40000 Čakovec zastupanog po punomoćniku Josip Zdolec</item>
    </izvorni_sadrzaj>
    <derivirana_varijabla naziv="DomainObject.Predmet.ProtuStrankaListFormatedWithAdressOIB_1">
      <item>NEKTAR društvo s ograničenom odgovornošću za proizvodnju, trgovinu i usluge, OIB 61021891254, Kralja Tomislava 45, 40000 Čakovec zastupanog po punomoćniku Josip Zdolec</item>
    </derivirana_varijabla>
  </DomainObject.Predmet.ProtuStrankaListFormatedWithAdressOIB>
  <DomainObject.Predmet.ProtuStrankaListNazivFormated>
    <izvorni_sadrzaj>
      <item>NEKTAR društvo s ograničenom odgovornošću za proizvodnju, trgovinu i usluge</item>
    </izvorni_sadrzaj>
    <derivirana_varijabla naziv="DomainObject.Predmet.ProtuStrankaListNazivFormated_1">
      <item>NEKTAR društvo s ograničenom odgovornošću za proizvodnju, trgovinu i usluge</item>
    </derivirana_varijabla>
  </DomainObject.Predmet.ProtuStrankaListNazivFormated>
  <DomainObject.Predmet.ProtuStrankaListNazivFormatedOIB>
    <izvorni_sadrzaj>
      <item>NEKTAR društvo s ograničenom odgovornošću za proizvodnju, trgovinu i usluge, OIB 61021891254</item>
    </izvorni_sadrzaj>
    <derivirana_varijabla naziv="DomainObject.Predmet.ProtuStrankaListNazivFormatedOIB_1">
      <item>NEKTAR društvo s ograničenom odgovornošću za proizvodnju, trgovinu i usluge, OIB 61021891254</item>
    </derivirana_varijabla>
  </DomainObject.Predmet.ProtuStrankaListNazivFormatedOIB>
  <DomainObject.Predmet.OstaliListFormated>
    <izvorni_sadrzaj>
      <item>E-oglasna ploča</item>
      <item>Sudski registar, Trgovački sud u Varaždinu</item>
      <item>Josip Zdolec punomoćnik sudionika u postupku NEKTAR društvo s ograničenom odgovornošću za proizvodnju, trgovinu i usluge</item>
    </izvorni_sadrzaj>
    <derivirana_varijabla naziv="DomainObject.Predmet.OstaliListFormated_1">
      <item>E-oglasna ploča</item>
      <item>Sudski registar, Trgovački sud u Varaždinu</item>
      <item>Josip Zdolec punomoćnik sudionika u postupku NEKTAR društvo s ograničenom odgovornošću za proizvodnju, trgovinu i usluge</item>
    </derivirana_varijabla>
  </DomainObject.Predmet.OstaliListFormated>
  <DomainObject.Predmet.OstaliListFormatedOIB>
    <izvorni_sadrzaj>
      <item>E-oglasna ploča</item>
      <item>Sudski registar, Trgovački sud u Varaždinu</item>
      <item>Josip Zdolec, OIB 45526959479 punomoćnik sudionika u postupku NEKTAR društvo s ograničenom odgovornošću za proizvodnju, trgovinu i usluge</item>
    </izvorni_sadrzaj>
    <derivirana_varijabla naziv="DomainObject.Predmet.OstaliListFormatedOIB_1">
      <item>E-oglasna ploča</item>
      <item>Sudski registar, Trgovački sud u Varaždinu</item>
      <item>Josip Zdolec, OIB 45526959479 punomoćnik sudionika u postupku NEKTAR društvo s ograničenom odgovornošću za proizvodnju, trgovinu i usluge</item>
    </derivirana_varijabla>
  </DomainObject.Predmet.OstaliListFormatedOIB>
  <DomainObject.Predmet.OstaliListFormatedWithAdress>
    <izvorni_sadrzaj>
      <item>E-oglasna ploča</item>
      <item>Sudski registar, Trgovački sud u Varaždinu</item>
      <item>Josip Zdolec, Selska 3, 40315 Mursko Središće punomoćnik sudionika u postupku NEKTAR društvo s ograničenom odgovornošću za proizvodnju, trgovinu i usluge</item>
    </izvorni_sadrzaj>
    <derivirana_varijabla naziv="DomainObject.Predmet.OstaliListFormatedWithAdress_1">
      <item>E-oglasna ploča</item>
      <item>Sudski registar, Trgovački sud u Varaždinu</item>
      <item>Josip Zdolec, Selska 3, 40315 Mursko Središće punomoćnik sudionika u postupku NEKTAR društvo s ograničenom odgovornošću za proizvodnju, trgovinu i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Josip Zdolec, OIB 45526959479, Selska 3, 40315 Mursko Središće punomoćnik sudionika u postupku NEKTAR društvo s ograničenom odgovornošću za proizvodnju, trgovinu i usluge</item>
    </izvorni_sadrzaj>
    <derivirana_varijabla naziv="DomainObject.Predmet.OstaliListFormatedWithAdressOIB_1">
      <item>E-oglasna ploča</item>
      <item>Sudski registar, Trgovački sud u Varaždinu</item>
      <item>Josip Zdolec, OIB 45526959479, Selska 3, 40315 Mursko Središće punomoćnik sudionika u postupku NEKTAR društvo s ograničenom odgovornošću za proizvodnju, trgovinu i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Josip Zdolec</item>
    </izvorni_sadrzaj>
    <derivirana_varijabla naziv="DomainObject.Predmet.OstaliListNazivFormated_1">
      <item>E-oglasna ploča</item>
      <item>Sudski registar, Trgovački sud u Varaždinu</item>
      <item>Josip Zdolec</item>
    </derivirana_varijabla>
  </DomainObject.Predmet.OstaliListNazivFormated>
  <DomainObject.Predmet.OstaliListNazivFormatedOIB>
    <izvorni_sadrzaj>
      <item>E-oglasna ploča</item>
      <item>Sudski registar, Trgovački sud u Varaždinu</item>
      <item>Josip Zdolec, OIB 45526959479</item>
    </izvorni_sadrzaj>
    <derivirana_varijabla naziv="DomainObject.Predmet.OstaliListNazivFormatedOIB_1">
      <item>E-oglasna ploča</item>
      <item>Sudski registar, Trgovački sud u Varaždinu</item>
      <item>Josip Zdolec, OIB 45526959479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NEKTAR društvo s ograničenom odgovornošću za proizvodnju, trgovinu i usluge</izvorni_sadrzaj>
    <derivirana_varijabla naziv="DomainObject.Predmet.ProtustrankaIDrugi_1">NEKTAR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NEKTAR društvo s ograničenom odgovornošću za proizvodnju, trgovinu i usluge, OIB 61021891254, Kralja Tomislava 45, 40000 Čakovec</izvorni_sadrzaj>
    <derivirana_varijabla naziv="DomainObject.Predmet.ProtustrankaIDrugiAdressOIB_1">NEKTAR društvo s ograničenom odgovornošću za proizvodnju, trgovinu i usluge, OIB 61021891254, Kralja Tomislava 45,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NEKTAR društvo s ograničenom odgovornošću za proizvodnju, trgovinu i usluge</item>
      <item>E-oglasna ploča</item>
      <item>Sudski registar, Trgovački sud u Varaždinu</item>
      <item>Josip Zdolec</item>
    </izvorni_sadrzaj>
    <derivirana_varijabla naziv="DomainObject.Predmet.SudioniciListNaziv_1">
      <item>Financijska agencija</item>
      <item>NEKTAR društvo s ograničenom odgovornošću za proizvodnju, trgovinu i usluge</item>
      <item>E-oglasna ploča</item>
      <item>Sudski registar, Trgovački sud u Varaždinu</item>
      <item>Josip Zdolec</item>
    </derivirana_varijabla>
  </DomainObject.Predmet.SudioniciListNaziv>
  <DomainObject.Predmet.SudioniciListAdressOIB>
    <izvorni_sadrzaj>
      <item>Financijska agencija, OIB 85821130368, A. Cesarca 2,42000 Varaždin</item>
      <item>NEKTAR društvo s ograničenom odgovornošću za proizvodnju, trgovinu i usluge, OIB 61021891254, Kralja Tomislava 45,40000 Čakovec</item>
      <item>E-oglasna ploča</item>
      <item>Sudski registar, Trgovački sud u Varaždinu</item>
      <item>Josip Zdolec, OIB 45526959479, Selska 3,40315 Mursko Središće</item>
    </izvorni_sadrzaj>
    <derivirana_varijabla naziv="DomainObject.Predmet.SudioniciListAdressOIB_1">
      <item>Financijska agencija, OIB 85821130368, A. Cesarca 2,42000 Varaždin</item>
      <item>NEKTAR društvo s ograničenom odgovornošću za proizvodnju, trgovinu i usluge, OIB 61021891254, Kralja Tomislava 45,40000 Čakovec</item>
      <item>E-oglasna ploča</item>
      <item>Sudski registar, Trgovački sud u Varaždinu</item>
      <item>Josip Zdolec, OIB 45526959479, Selska 3,40315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61021891254</item>
      <item>, OIB null</item>
      <item>, OIB null</item>
      <item>, OIB 45526959479</item>
    </izvorni_sadrzaj>
    <derivirana_varijabla naziv="DomainObject.Predmet.SudioniciListNazivOIB_1">
      <item>, OIB 85821130368</item>
      <item>, OIB 61021891254</item>
      <item>, OIB null</item>
      <item>, OIB null</item>
      <item>, OIB 45526959479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2861</properties:Characters>
  <properties:Lines>84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2016-01-26T08:52:00Z</dcterms:created>
  <dc:creator>Ljubica Makovec</dc:creator>
  <cp:lastModifiedBy>Maja Marčec</cp:lastModifiedBy>
  <cp:lastPrinted>2016-01-26T09:14:00Z</cp:lastPrinted>
  <dcterms:modified xmlns:xsi="http://www.w3.org/2001/XMLSchema-instance" xsi:type="dcterms:W3CDTF">2016-01-26T09:14:00Z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