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a75f" w14:paraId="31ca75f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E4771">
        <w:rPr>
          <w:b/>
        </w:rPr>
        <w:t>3</w:t>
      </w:r>
      <w:r w:rsidR="009366AF">
        <w:rPr>
          <w:b/>
        </w:rPr>
        <w:t>1</w:t>
      </w:r>
      <w:r w:rsidR="00A15466">
        <w:rPr>
          <w:b/>
        </w:rPr>
        <w:t>3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A15466">
        <w:rPr>
          <w:lang w:val="hr-HR"/>
        </w:rPr>
        <w:t xml:space="preserve"> </w:t>
      </w:r>
      <w:r w:rsidR="00A15466" w:rsidRPr="00A15466">
        <w:rPr>
          <w:lang w:val="hr-HR"/>
        </w:rPr>
        <w:t>BIMBO-COMMERCE,  društvo s ograničenom odgovornošću za trgovinu i ribarstvo</w:t>
      </w:r>
      <w:r w:rsidR="009142F2">
        <w:rPr>
          <w:lang w:val="hr-HR"/>
        </w:rPr>
        <w:t xml:space="preserve">, </w:t>
      </w:r>
      <w:r w:rsidR="00A15466">
        <w:rPr>
          <w:lang w:val="hr-HR"/>
        </w:rPr>
        <w:t xml:space="preserve">OIB: </w:t>
      </w:r>
      <w:r w:rsidR="00A15466" w:rsidRPr="00A15466">
        <w:rPr>
          <w:lang w:val="hr-HR"/>
        </w:rPr>
        <w:t>17146103273</w:t>
      </w:r>
      <w:r w:rsidR="00A15466">
        <w:rPr>
          <w:lang w:val="hr-HR"/>
        </w:rPr>
        <w:t xml:space="preserve">, Vis, A.G.Matoša 4,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9142F2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9142F2" w:rsidRPr="009142F2">
        <w:rPr>
          <w:lang w:val="hr-HR"/>
        </w:rPr>
        <w:t xml:space="preserve"> </w:t>
      </w:r>
      <w:r w:rsidR="00A15466" w:rsidRPr="00A15466">
        <w:rPr>
          <w:lang w:val="hr-HR"/>
        </w:rPr>
        <w:t>BIMBO-COMMERCE,  društvo s ograničenom odgovornošću za trgovinu i ribarstvo</w:t>
      </w:r>
      <w:r w:rsidR="00A15466">
        <w:rPr>
          <w:lang w:val="hr-HR"/>
        </w:rPr>
        <w:t xml:space="preserve">, OIB: </w:t>
      </w:r>
      <w:r w:rsidR="00A15466" w:rsidRPr="00A15466">
        <w:rPr>
          <w:lang w:val="hr-HR"/>
        </w:rPr>
        <w:t>17146103273</w:t>
      </w:r>
      <w:r w:rsidR="00A15466">
        <w:rPr>
          <w:lang w:val="hr-HR"/>
        </w:rPr>
        <w:t xml:space="preserve">, Vis, A.G.Matoša 4, 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A15466">
        <w:rPr>
          <w:lang w:val="hr-HR"/>
        </w:rPr>
        <w:t>22.siječnja 2016.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9142F2">
        <w:rPr>
          <w:rFonts w:eastAsia="Calibri"/>
        </w:rPr>
        <w:t>120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A15466">
        <w:rPr>
          <w:rFonts w:eastAsia="Calibri"/>
        </w:rPr>
        <w:t xml:space="preserve">33.617,73 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538E7"/>
    <w:rsid w:val="00156C7B"/>
    <w:rsid w:val="00180951"/>
    <w:rsid w:val="001C66B2"/>
    <w:rsid w:val="001D2102"/>
    <w:rsid w:val="001D5D62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5571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11635"/>
    <w:rsid w:val="00771B18"/>
    <w:rsid w:val="00776B3E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142F2"/>
    <w:rsid w:val="009366AF"/>
    <w:rsid w:val="00950EF7"/>
    <w:rsid w:val="0095582F"/>
    <w:rsid w:val="009D7F17"/>
    <w:rsid w:val="00A15466"/>
    <w:rsid w:val="00A32656"/>
    <w:rsid w:val="00A87C49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5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5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St-313/2016</izvorni_sadrzaj>
    <derivirana_varijabla naziv="DomainObject.Predmet.OznakaBroj_1">St-313/2016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BIMBO-COMMERCE,  društvo s ograničenom odgovornošću za trgovinu i ribarstvo</izvorni_sadrzaj>
    <derivirana_varijabla naziv="DomainObject.Predmet.ProtustrankaFormated_1">  BIMBO-COMMERCE,  društvo s ograničenom odgovornošću za trgovinu i ribarstvo</derivirana_varijabla>
  </DomainObject.Predmet.ProtustrankaFormated>
  <DomainObject.Predmet.ProtustrankaFormatedOIB>
    <izvorni_sadrzaj>  BIMBO-COMMERCE,  društvo s ograničenom odgovornošću za trgovinu i ribarstvo, OIB 17146103273</izvorni_sadrzaj>
    <derivirana_varijabla naziv="DomainObject.Predmet.ProtustrankaFormatedOIB_1">  BIMBO-COMMERCE,  društvo s ograničenom odgovornošću za trgovinu i ribarstvo, OIB 17146103273</derivirana_varijabla>
  </DomainObject.Predmet.ProtustrankaFormatedOIB>
  <DomainObject.Predmet.ProtustrankaFormatedWithAdress>
    <izvorni_sadrzaj> BIMBO-COMMERCE,  društvo s ograničenom odgovornošću za trgovinu i ribarstvo, Antuna Gustava Matoša 4, 21480 Vis</izvorni_sadrzaj>
    <derivirana_varijabla naziv="DomainObject.Predmet.ProtustrankaFormatedWithAdress_1"> BIMBO-COMMERCE,  društvo s ograničenom odgovornošću za trgovinu i ribarstvo, Antuna Gustava Matoša 4, 21480 Vis</derivirana_varijabla>
  </DomainObject.Predmet.ProtustrankaFormatedWithAdress>
  <DomainObject.Predmet.ProtustrankaFormatedWithAdressOIB>
    <izvorni_sadrzaj> BIMBO-COMMERCE,  društvo s ograničenom odgovornošću za trgovinu i ribarstvo, OIB 17146103273, Antuna Gustava Matoša 4, 21480 Vis</izvorni_sadrzaj>
    <derivirana_varijabla naziv="DomainObject.Predmet.ProtustrankaFormatedWithAdressOIB_1"> BIMBO-COMMERCE,  društvo s ograničenom odgovornošću za trgovinu i ribarstvo, OIB 17146103273, Antuna Gustava Matoša 4, 21480 Vis</derivirana_varijabla>
  </DomainObject.Predmet.ProtustrankaFormatedWithAdressOIB>
  <DomainObject.Predmet.ProtustrankaWithAdress>
    <izvorni_sadrzaj>BIMBO-COMMERCE,  društvo s ograničenom odgovornošću za trgovinu i ribarstvo Antuna Gustava Matoša 4, 21480 Vis</izvorni_sadrzaj>
    <derivirana_varijabla naziv="DomainObject.Predmet.ProtustrankaWithAdress_1">BIMBO-COMMERCE,  društvo s ograničenom odgovornošću za trgovinu i ribarstvo Antuna Gustava Matoša 4, 21480 Vis</derivirana_varijabla>
  </DomainObject.Predmet.ProtustrankaWithAdress>
  <DomainObject.Predmet.ProtustrankaWithAdressOIB>
    <izvorni_sadrzaj>BIMBO-COMMERCE,  društvo s ograničenom odgovornošću za trgovinu i ribarstvo, OIB 17146103273, Antuna Gustava Matoša 4, 21480 Vis</izvorni_sadrzaj>
    <derivirana_varijabla naziv="DomainObject.Predmet.ProtustrankaWithAdressOIB_1">BIMBO-COMMERCE,  društvo s ograničenom odgovornošću za trgovinu i ribarstvo, OIB 17146103273, Antuna Gustava Matoša 4, 21480 Vis</derivirana_varijabla>
  </DomainObject.Predmet.ProtustrankaWithAdressOIB>
  <DomainObject.Predmet.ProtustrankaNazivFormated>
    <izvorni_sadrzaj>BIMBO-COMMERCE,  društvo s ograničenom odgovornošću za trgovinu i ribarstvo</izvorni_sadrzaj>
    <derivirana_varijabla naziv="DomainObject.Predmet.ProtustrankaNazivFormated_1">BIMBO-COMMERCE,  društvo s ograničenom odgovornošću za trgovinu i ribarstvo</derivirana_varijabla>
  </DomainObject.Predmet.ProtustrankaNazivFormated>
  <DomainObject.Predmet.ProtustrankaNazivFormatedOIB>
    <izvorni_sadrzaj>BIMBO-COMMERCE,  društvo s ograničenom odgovornošću za trgovinu i ribarstvo, OIB 17146103273</izvorni_sadrzaj>
    <derivirana_varijabla naziv="DomainObject.Predmet.ProtustrankaNazivFormatedOIB_1">BIMBO-COMMERCE,  društvo s ograničenom odgovornošću za trgovinu i ribarstvo, OIB 17146103273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33617.73</izvorni_sadrzaj>
    <derivirana_varijabla naziv="DomainObject.Predmet.TrenutnaVrijednost_1">33617.73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BIMBO-COMMERCE,  društvo s ograničenom odgovornošću za trgovinu i ribarstvo</item>
    </izvorni_sadrzaj>
    <derivirana_varijabla naziv="DomainObject.Predmet.ProtuStrankaListFormated_1">
      <item>BIMBO-COMMERCE,  društvo s ograničenom odgovornošću za trgovinu i ribarstvo</item>
    </derivirana_varijabla>
  </DomainObject.Predmet.ProtuStrankaListFormated>
  <DomainObject.Predmet.ProtuStrankaListFormatedOIB>
    <izvorni_sadrzaj>
      <item>BIMBO-COMMERCE,  društvo s ograničenom odgovornošću za trgovinu i ribarstvo, OIB 17146103273</item>
    </izvorni_sadrzaj>
    <derivirana_varijabla naziv="DomainObject.Predmet.ProtuStrankaListFormatedOIB_1">
      <item>BIMBO-COMMERCE,  društvo s ograničenom odgovornošću za trgovinu i ribarstvo, OIB 17146103273</item>
    </derivirana_varijabla>
  </DomainObject.Predmet.ProtuStrankaListFormatedOIB>
  <DomainObject.Predmet.ProtuStrankaListFormatedWithAdress>
    <izvorni_sadrzaj>
      <item>BIMBO-COMMERCE,  društvo s ograničenom odgovornošću za trgovinu i ribarstvo, Antuna Gustava Matoša 4, 21480 Vis</item>
    </izvorni_sadrzaj>
    <derivirana_varijabla naziv="DomainObject.Predmet.ProtuStrankaListFormatedWithAdress_1">
      <item>BIMBO-COMMERCE,  društvo s ograničenom odgovornošću za trgovinu i ribarstvo, Antuna Gustava Matoša 4, 21480 Vis</item>
    </derivirana_varijabla>
  </DomainObject.Predmet.ProtuStrankaListFormatedWithAdress>
  <DomainObject.Predmet.ProtuStrankaListFormatedWithAdressOIB>
    <izvorni_sadrzaj>
      <item>BIMBO-COMMERCE,  društvo s ograničenom odgovornošću za trgovinu i ribarstvo, OIB 17146103273, Antuna Gustava Matoša 4, 21480 Vis</item>
    </izvorni_sadrzaj>
    <derivirana_varijabla naziv="DomainObject.Predmet.ProtuStrankaListFormatedWithAdressOIB_1">
      <item>BIMBO-COMMERCE,  društvo s ograničenom odgovornošću za trgovinu i ribarstvo, OIB 17146103273, Antuna Gustava Matoša 4, 21480 Vis</item>
    </derivirana_varijabla>
  </DomainObject.Predmet.ProtuStrankaListFormatedWithAdressOIB>
  <DomainObject.Predmet.ProtuStrankaListNazivFormated>
    <izvorni_sadrzaj>
      <item>BIMBO-COMMERCE,  društvo s ograničenom odgovornošću za trgovinu i ribarstvo</item>
    </izvorni_sadrzaj>
    <derivirana_varijabla naziv="DomainObject.Predmet.ProtuStrankaListNazivFormated_1">
      <item>BIMBO-COMMERCE,  društvo s ograničenom odgovornošću za trgovinu i ribarstvo</item>
    </derivirana_varijabla>
  </DomainObject.Predmet.ProtuStrankaListNazivFormated>
  <DomainObject.Predmet.ProtuStrankaListNazivFormatedOIB>
    <izvorni_sadrzaj>
      <item>BIMBO-COMMERCE,  društvo s ograničenom odgovornošću za trgovinu i ribarstvo, OIB 17146103273</item>
    </izvorni_sadrzaj>
    <derivirana_varijabla naziv="DomainObject.Predmet.ProtuStrankaListNazivFormatedOIB_1">
      <item>BIMBO-COMMERCE,  društvo s ograničenom odgovornošću za trgovinu i ribarstvo, OIB 17146103273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BIMBO-COMMERCE,  društvo s ograničenom odgovornošću za trgovinu i ribarstvo</izvorni_sadrzaj>
    <derivirana_varijabla naziv="DomainObject.Predmet.ProtustrankaIDrugi_1">BIMBO-COMMERCE,  društvo s ograničenom odgovornošću za trgovinu i ribarstvo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BIMBO-COMMERCE,  društvo s ograničenom odgovornošću za trgovinu i ribarstvo, OIB 17146103273, Antuna Gustava Matoša 4, 21480 Vis</izvorni_sadrzaj>
    <derivirana_varijabla naziv="DomainObject.Predmet.ProtustrankaIDrugiAdressOIB_1">BIMBO-COMMERCE,  društvo s ograničenom odgovornošću za trgovinu i ribarstvo, OIB 17146103273, Antuna Gustava Matoša 4,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BIMBO-COMMERCE,  društvo s ograničenom odgovornošću za trgovinu i ribarstvo</item>
      <item>FINANCIJSKA AGENCIJA, RC SPLIT</item>
    </izvorni_sadrzaj>
    <derivirana_varijabla naziv="DomainObject.Predmet.SudioniciListNaziv_1">
      <item>BIMBO-COMMERCE,  društvo s ograničenom odgovornošću za trgovinu i ribarstvo</item>
      <item>FINANCIJSKA AGENCIJA, RC SPLIT</item>
    </derivirana_varijabla>
  </DomainObject.Predmet.SudioniciListNaziv>
  <DomainObject.Predmet.SudioniciListAdressOIB>
    <izvorni_sadrzaj>
      <item>BIMBO-COMMERCE,  društvo s ograničenom odgovornošću za trgovinu i ribarstvo, OIB 17146103273, Antuna Gustava Matoša 4,21480 Vis</item>
      <item>FINANCIJSKA AGENCIJA, RC SPLIT, OIB 85821130368, Mažuranićevo šetalište 24 b,21000 Split</item>
    </izvorni_sadrzaj>
    <derivirana_varijabla naziv="DomainObject.Predmet.SudioniciListAdressOIB_1">
      <item>BIMBO-COMMERCE,  društvo s ograničenom odgovornošću za trgovinu i ribarstvo, OIB 17146103273, Antuna Gustava Matoša 4,21480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17146103273</item>
      <item>, OIB 85821130368</item>
    </izvorni_sadrzaj>
    <derivirana_varijabla naziv="DomainObject.Predmet.SudioniciListNazivOIB_1">
      <item>, OIB 17146103273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DD0424-194A-4F80-887E-C5CD64F389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1938</properties:Characters>
  <properties:Lines>48</properties:Lines>
  <properties:Paragraphs>16</properties:Paragraphs>
  <properties:TotalTime>352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2016-10-24T12:36:00Z</cp:lastPrinted>
  <dcterms:modified xmlns:xsi="http://www.w3.org/2001/XMLSchema-instance" xsi:type="dcterms:W3CDTF">2016-10-24T12:36:00Z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