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64cf" w14:paraId="b5e64cf" w:rsidRDefault="000E6BB4" w:rsidP="000E6BB4" w:rsidR="000E6BB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TRGOVAČKI SUD U OSIJEKU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STALNA SLUŽBA  U SLAVONSKOM BRODU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SLAVONSKI BROD</w:t>
      </w:r>
    </w:p>
    <w:p w:rsidRDefault="000E6BB4" w:rsidP="000E6BB4" w:rsidR="000E6BB4">
      <w:pPr>
        <w:jc w:val="both"/>
        <w:rPr>
          <w:b/>
        </w:rPr>
      </w:pPr>
    </w:p>
    <w:p w:rsidRDefault="000E6BB4" w:rsidP="000E6BB4" w:rsidR="000E6BB4">
      <w:pPr>
        <w:jc w:val="center"/>
        <w:rPr>
          <w:b/>
        </w:rPr>
      </w:pPr>
      <w:r>
        <w:rPr>
          <w:b/>
        </w:rPr>
        <w:t>Z A K L J U Č A K</w:t>
      </w:r>
    </w:p>
    <w:p w:rsidRDefault="000E6BB4" w:rsidP="000E6BB4" w:rsidR="000E6BB4">
      <w:pPr>
        <w:jc w:val="both"/>
      </w:pPr>
    </w:p>
    <w:p w:rsidRDefault="000E6BB4" w:rsidP="000E6BB4" w:rsidR="000E6BB4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</w:t>
      </w:r>
      <w:r w:rsidR="003D5DD8">
        <w:rPr>
          <w:color w:val="000000"/>
        </w:rPr>
        <w:t>CESTE d.d. za održavanje, zaštitu, rekonstrukciju i izgradnju cesta "u stečaju", skraćena tvrtka: CESTE d.d. "u stečaju", Slavonski Brod, I. G. Kovačića 58, OIB: 58799999864</w:t>
      </w:r>
      <w:r w:rsidR="005112E3">
        <w:t xml:space="preserve">, dana </w:t>
      </w:r>
      <w:r w:rsidR="003D5DD8">
        <w:t>09. kolovoza</w:t>
      </w:r>
      <w:r w:rsidR="00005255">
        <w:t xml:space="preserve"> 2018</w:t>
      </w:r>
      <w:r>
        <w:t>. godine</w:t>
      </w:r>
    </w:p>
    <w:p w:rsidRDefault="000E6BB4" w:rsidP="000E6BB4" w:rsidR="000E6BB4">
      <w:pPr>
        <w:jc w:val="center"/>
      </w:pPr>
    </w:p>
    <w:p w:rsidRDefault="000E6BB4" w:rsidP="000E6BB4" w:rsidR="000E6BB4">
      <w:pPr>
        <w:jc w:val="center"/>
      </w:pPr>
      <w:r>
        <w:t>z a k l j u č i o     j e</w:t>
      </w:r>
    </w:p>
    <w:p w:rsidRDefault="000E6BB4" w:rsidP="000E6BB4" w:rsidR="000E6BB4">
      <w:pPr>
        <w:ind w:firstLine="1440"/>
        <w:jc w:val="both"/>
      </w:pPr>
    </w:p>
    <w:p w:rsidRDefault="0086441A" w:rsidP="003D5DD8" w:rsidR="000E6BB4">
      <w:pPr>
        <w:ind w:firstLine="1440"/>
        <w:jc w:val="both"/>
      </w:pPr>
      <w:r>
        <w:t>Č</w:t>
      </w:r>
      <w:r w:rsidR="000E6BB4">
        <w:t xml:space="preserve">lanovima Odbora vjerovnika </w:t>
      </w:r>
      <w:r w:rsidR="005112E3">
        <w:t xml:space="preserve">stečajnog dužnika </w:t>
      </w:r>
      <w:r w:rsidR="003D5DD8">
        <w:t xml:space="preserve">Marku </w:t>
      </w:r>
      <w:proofErr w:type="spellStart"/>
      <w:r w:rsidR="003D5DD8">
        <w:t>Mimić</w:t>
      </w:r>
      <w:proofErr w:type="spellEnd"/>
      <w:r w:rsidR="003D5DD8">
        <w:t xml:space="preserve">, </w:t>
      </w:r>
      <w:proofErr w:type="spellStart"/>
      <w:r w:rsidR="003D5DD8">
        <w:t>vl</w:t>
      </w:r>
      <w:proofErr w:type="spellEnd"/>
      <w:r w:rsidR="003D5DD8">
        <w:t>. obrta</w:t>
      </w:r>
      <w:r w:rsidR="00726561">
        <w:t xml:space="preserve"> Usluge i ugostiteljstvo</w:t>
      </w:r>
      <w:r w:rsidR="003D5DD8">
        <w:t xml:space="preserve"> </w:t>
      </w:r>
      <w:r w:rsidR="00726561">
        <w:t>"</w:t>
      </w:r>
      <w:r w:rsidR="003D5DD8">
        <w:t>Mima</w:t>
      </w:r>
      <w:r w:rsidR="00726561">
        <w:t>"</w:t>
      </w:r>
      <w:r w:rsidR="003D5DD8">
        <w:t xml:space="preserve"> Novsk</w:t>
      </w:r>
      <w:r w:rsidR="00547CA4">
        <w:t>a</w:t>
      </w:r>
      <w:r w:rsidR="003D5DD8">
        <w:t xml:space="preserve">, predsjedniku Odbora vjerovnika te članovima Odbora Republici Hrvatskoj Ministarstvu financija Poreznoj upravi po predstavniku </w:t>
      </w:r>
      <w:r w:rsidR="00391313">
        <w:t>Anti Mamić</w:t>
      </w:r>
      <w:r w:rsidR="004059B8">
        <w:t xml:space="preserve">, </w:t>
      </w:r>
      <w:r w:rsidR="003D5DD8">
        <w:t xml:space="preserve">Gradu Novska po predstavnici Oliveri </w:t>
      </w:r>
      <w:proofErr w:type="spellStart"/>
      <w:r w:rsidR="003D5DD8">
        <w:t>Huđ</w:t>
      </w:r>
      <w:proofErr w:type="spellEnd"/>
      <w:r w:rsidR="003D5DD8">
        <w:t xml:space="preserve">, Erste </w:t>
      </w:r>
      <w:proofErr w:type="spellStart"/>
      <w:r w:rsidR="003D5DD8">
        <w:t>Card</w:t>
      </w:r>
      <w:proofErr w:type="spellEnd"/>
      <w:r w:rsidR="003D5DD8">
        <w:t xml:space="preserve"> </w:t>
      </w:r>
      <w:proofErr w:type="spellStart"/>
      <w:r w:rsidR="003D5DD8">
        <w:t>Club</w:t>
      </w:r>
      <w:proofErr w:type="spellEnd"/>
      <w:r w:rsidR="003D5DD8">
        <w:t xml:space="preserve"> d.o.o. Zagreb i Krunoslavu </w:t>
      </w:r>
      <w:proofErr w:type="spellStart"/>
      <w:r w:rsidR="003D5DD8">
        <w:t>Ziterbat</w:t>
      </w:r>
      <w:proofErr w:type="spellEnd"/>
      <w:r w:rsidR="003D5DD8">
        <w:t xml:space="preserve"> </w:t>
      </w:r>
      <w:r>
        <w:t xml:space="preserve">kao </w:t>
      </w:r>
      <w:r w:rsidR="000E6BB4">
        <w:t>predstavni</w:t>
      </w:r>
      <w:r w:rsidR="004059B8">
        <w:t>ku</w:t>
      </w:r>
      <w:r w:rsidR="000E6BB4">
        <w:t xml:space="preserve"> radnika, dostavlja se Završni </w:t>
      </w:r>
      <w:r>
        <w:t xml:space="preserve">račun stečajnog upravitelja od </w:t>
      </w:r>
      <w:r w:rsidR="003D5DD8">
        <w:t>31. srpnja</w:t>
      </w:r>
      <w:r w:rsidR="0010676A">
        <w:t xml:space="preserve"> 2018</w:t>
      </w:r>
      <w:r w:rsidR="00935C8F">
        <w:t xml:space="preserve">. godine </w:t>
      </w:r>
      <w:r w:rsidR="00715182">
        <w:t>koji s</w:t>
      </w:r>
      <w:r>
        <w:t>e objavl</w:t>
      </w:r>
      <w:r w:rsidR="00715182">
        <w:t>juje</w:t>
      </w:r>
      <w:r>
        <w:t xml:space="preserve"> na mrežnoj stranici e-Oglasna ploča </w:t>
      </w:r>
      <w:r w:rsidR="001578D9">
        <w:t xml:space="preserve">sudova </w:t>
      </w:r>
      <w:r>
        <w:t xml:space="preserve">zajedno s ovim zaključkom, </w:t>
      </w:r>
      <w:r w:rsidR="000E6BB4">
        <w:t xml:space="preserve">te se Odboru vjerovnika određuje rok od osam dana od </w:t>
      </w:r>
      <w:r>
        <w:t>isteka osmog dana od dana objave o</w:t>
      </w:r>
      <w:r w:rsidR="000E6BB4">
        <w:t xml:space="preserve">vog zaključka </w:t>
      </w:r>
      <w:r>
        <w:t>na</w:t>
      </w:r>
      <w:r w:rsidR="000E6BB4">
        <w:t xml:space="preserve"> mrežn</w:t>
      </w:r>
      <w:r>
        <w:t>oj stranici</w:t>
      </w:r>
      <w:r w:rsidR="000E6BB4">
        <w:t xml:space="preserve"> e-Oglasna ploča sudova</w:t>
      </w:r>
      <w:r w:rsidR="001048B8">
        <w:t>,</w:t>
      </w:r>
      <w:r w:rsidR="000E6BB4">
        <w:t xml:space="preserve"> pismeno</w:t>
      </w:r>
      <w:r w:rsidR="001578D9">
        <w:t xml:space="preserve"> se</w:t>
      </w:r>
      <w:r w:rsidR="000E6BB4">
        <w:t xml:space="preserve"> očitova</w:t>
      </w:r>
      <w:r w:rsidR="001578D9">
        <w:t>ti</w:t>
      </w:r>
      <w:r w:rsidR="000E6BB4">
        <w:t xml:space="preserve"> na</w:t>
      </w:r>
      <w:r w:rsidR="001048B8">
        <w:t xml:space="preserve"> Z</w:t>
      </w:r>
      <w:r>
        <w:t>avršni račun</w:t>
      </w:r>
      <w:r w:rsidR="001578D9">
        <w:t xml:space="preserve"> stečajnog upravitelja</w:t>
      </w:r>
      <w:r w:rsidR="000E6BB4">
        <w:t>, a sukladno odredbi čl. 95. Stečajnog zakona (dalje: SZ, NN 71/15) koji se na temelju odredbe čl. 441. st. 2. SZ-a primjenjuje na ovaj stečajni postupak.</w:t>
      </w:r>
    </w:p>
    <w:p w:rsidRDefault="000E6BB4" w:rsidP="000E6BB4" w:rsidR="000E6BB4">
      <w:pPr>
        <w:ind w:firstLine="1440"/>
        <w:jc w:val="both"/>
      </w:pPr>
    </w:p>
    <w:p w:rsidRDefault="00045F3D" w:rsidP="000E6BB4" w:rsidR="00045F3D">
      <w:pPr>
        <w:ind w:firstLine="1440"/>
        <w:jc w:val="both"/>
      </w:pPr>
    </w:p>
    <w:p w:rsidRDefault="005112E3" w:rsidP="000E6BB4" w:rsidR="000E6BB4">
      <w:pPr>
        <w:jc w:val="center"/>
      </w:pPr>
      <w:r>
        <w:t xml:space="preserve">U Slavonskom Brodu, </w:t>
      </w:r>
      <w:r w:rsidR="003D5DD8">
        <w:t>09. kolovoza</w:t>
      </w:r>
      <w:r w:rsidR="00F853E3">
        <w:t xml:space="preserve"> 2018</w:t>
      </w:r>
      <w:r w:rsidR="000E6BB4">
        <w:t>. godine</w:t>
      </w:r>
    </w:p>
    <w:p w:rsidRDefault="000E6BB4" w:rsidP="000E6BB4" w:rsidR="000E6BB4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578D9">
        <w:t xml:space="preserve">          </w:t>
      </w:r>
      <w:r>
        <w:t>Stečajna sutkinja</w:t>
      </w:r>
    </w:p>
    <w:p w:rsidRDefault="000E6BB4" w:rsidP="000E6BB4" w:rsidR="001578D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578D9">
        <w:t xml:space="preserve">            </w:t>
      </w:r>
      <w:r>
        <w:t xml:space="preserve"> Mirna Vujčić</w:t>
      </w:r>
    </w:p>
    <w:p w:rsidRDefault="001578D9" w:rsidP="000E6BB4" w:rsidR="001578D9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>Prilog: Završni račun stečajnog upravitelja</w:t>
      </w:r>
      <w:r w:rsidR="001578D9">
        <w:t xml:space="preserve"> s prilozima</w:t>
      </w:r>
    </w:p>
    <w:p w:rsidRDefault="000E6BB4" w:rsidP="000E6BB4" w:rsidR="000E6BB4">
      <w:pPr>
        <w:ind w:firstLine="720" w:left="5040"/>
        <w:jc w:val="both"/>
      </w:pPr>
    </w:p>
    <w:p w:rsidRDefault="000E6BB4" w:rsidP="000E6BB4" w:rsidR="000E6BB4">
      <w:pPr>
        <w:jc w:val="both"/>
      </w:pPr>
      <w:r>
        <w:t xml:space="preserve">                                                                               </w:t>
      </w:r>
    </w:p>
    <w:p w:rsidRDefault="000E6BB4" w:rsidP="000E6BB4" w:rsidR="000E6BB4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0E6BB4" w:rsidP="000E6BB4" w:rsidR="000E6BB4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Zaključak objaviti na mrežnoj </w:t>
      </w:r>
      <w:r w:rsidR="0086441A">
        <w:rPr>
          <w:sz w:val="20"/>
          <w:szCs w:val="20"/>
        </w:rPr>
        <w:t xml:space="preserve">stranici e-Oglasna ploča suda zajedno sa </w:t>
      </w:r>
      <w:r w:rsidR="001048B8">
        <w:rPr>
          <w:sz w:val="20"/>
          <w:szCs w:val="20"/>
        </w:rPr>
        <w:t>Z</w:t>
      </w:r>
      <w:r w:rsidR="0086441A">
        <w:rPr>
          <w:sz w:val="20"/>
          <w:szCs w:val="20"/>
        </w:rPr>
        <w:t>avršnim računom stečajn</w:t>
      </w:r>
      <w:r w:rsidR="003D5DD8">
        <w:rPr>
          <w:sz w:val="20"/>
          <w:szCs w:val="20"/>
        </w:rPr>
        <w:t>og upravitelja</w:t>
      </w:r>
    </w:p>
    <w:sectPr w:rsidR="000E6BB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14D" w:rsidP="007A1634" w:rsidR="0035214D">
      <w:r>
        <w:separator/>
      </w:r>
    </w:p>
  </w:endnote>
  <w:endnote w:id="0" w:type="continuationSeparator">
    <w:p w:rsidRDefault="0035214D" w:rsidP="007A1634" w:rsidR="00352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14D" w:rsidP="007A1634" w:rsidR="0035214D">
      <w:r>
        <w:separator/>
      </w:r>
    </w:p>
  </w:footnote>
  <w:footnote w:id="0" w:type="continuationSeparator">
    <w:p w:rsidRDefault="0035214D" w:rsidP="007A1634" w:rsidR="00352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634" w:rsidP="007A1634" w:rsidR="007A1634">
    <w:pPr>
      <w:pStyle w:val="Zaglavlje"/>
      <w:jc w:val="right"/>
    </w:pPr>
    <w:r>
      <w:rPr>
        <w:b/>
      </w:rPr>
      <w:t>Broj:7/St-</w:t>
    </w:r>
    <w:r w:rsidR="003D5DD8">
      <w:rPr>
        <w:b/>
      </w:rPr>
      <w:t>1074</w:t>
    </w:r>
    <w:r w:rsidRPr="007A1634">
      <w:rPr>
        <w:b/>
      </w:rPr>
      <w:t>/201</w:t>
    </w:r>
    <w:r w:rsidR="003D5DD8">
      <w:rPr>
        <w:b/>
      </w:rPr>
      <w:t>3</w:t>
    </w:r>
    <w:r w:rsidRPr="007A1634">
      <w:rPr>
        <w:b/>
      </w:rPr>
      <w:t>-</w:t>
    </w:r>
    <w:r w:rsidR="003D5DD8">
      <w:rPr>
        <w:b/>
      </w:rPr>
      <w:t>322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BB4"/>
    <w:rsid w:val="00005255"/>
    <w:rsid w:val="00045F3D"/>
    <w:rsid w:val="00061E62"/>
    <w:rsid w:val="000E6BB4"/>
    <w:rsid w:val="001048B8"/>
    <w:rsid w:val="0010676A"/>
    <w:rsid w:val="0014192C"/>
    <w:rsid w:val="001578D9"/>
    <w:rsid w:val="001E1811"/>
    <w:rsid w:val="00247B85"/>
    <w:rsid w:val="0035214D"/>
    <w:rsid w:val="00391313"/>
    <w:rsid w:val="003D5DD8"/>
    <w:rsid w:val="004059B8"/>
    <w:rsid w:val="00495B5D"/>
    <w:rsid w:val="004F2279"/>
    <w:rsid w:val="005112E3"/>
    <w:rsid w:val="00547CA4"/>
    <w:rsid w:val="006B1AE4"/>
    <w:rsid w:val="00715182"/>
    <w:rsid w:val="00726561"/>
    <w:rsid w:val="007A1634"/>
    <w:rsid w:val="00810698"/>
    <w:rsid w:val="0086441A"/>
    <w:rsid w:val="008673BC"/>
    <w:rsid w:val="00935C8F"/>
    <w:rsid w:val="00DB052E"/>
    <w:rsid w:val="00DB63A4"/>
    <w:rsid w:val="00F853E3"/>
    <w:rsid w:val="00FF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B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163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16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5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5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5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5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B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163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16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5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5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5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5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47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I,II,III,IV,V,VI,VII dio kod  Dubi,    VIII, IX. spis u kal.</izvorni_sadrzaj>
    <derivirana_varijabla naziv="DomainObject.Predmet.PrimjedbaSuca_1">I,II,III,IV,V,VI,VII dio kod  Dubi,    VIII, IX.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CESTE d. d. za održavanje, zaštitu, rekonstrukciju i izgradnju cesta u stečaju</item>
      <item>MARKO MIMIĆ vl.USLUGE I UGOSTITELJSTVO " MIMA" NOVSKA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CESTE d. d. za održavanje, zaštitu, rekonstrukciju i izgradnju cesta u stečaju</item>
      <item>MARKO MIMIĆ vl.USLUGE I UGOSTITELJSTVO " MIMA" NOVSKA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CESTE d. d. za održavanje, zaštitu, rekonstrukciju i izgradnju cesta u stečaju, OIB 58799999864, Ivana Gorana Kovačića 58,35000 Slavonski Brod</item>
      <item>MARKO MIMIĆ vl.USLUGE I UGOSTITELJSTVO " MIMA" NOVSKA, OIB 90221982549, Trg Đure Szabe 6,Novska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CESTE d. d. za održavanje, zaštitu, rekonstrukciju i izgradnju cesta u stečaju, OIB 58799999864, Ivana Gorana Kovačića 58,35000 Slavonski Brod</item>
      <item>MARKO MIMIĆ vl.USLUGE I UGOSTITELJSTVO " MIMA" NOVSKA, OIB 90221982549, Trg Đure Szabe 6,Novska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58799999864</item>
      <item>, OIB 90221982549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58799999864</item>
      <item>, OIB 90221982549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259</properties:Words>
  <properties:Characters>1443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2018-08-09T11:21:00Z</dcterms:created>
  <dc:creator>wsadmin</dc:creator>
  <cp:lastModifiedBy>wsadmin</cp:lastModifiedBy>
  <cp:lastPrinted>2018-06-19T06:39:00Z</cp:lastPrinted>
  <dcterms:modified xmlns:xsi="http://www.w3.org/2001/XMLSchema-instance" xsi:type="dcterms:W3CDTF">2018-08-09T11:31:00Z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st-1074-13.docx)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