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5d1b" w14:paraId="f145d1b" w:rsidRDefault="00DA06E0" w:rsidP="00DA06E0" w:rsidR="00DA06E0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DA06E0" w:rsidP="00DA06E0" w:rsidR="00DA06E0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DA06E0" w:rsidP="00DA06E0" w:rsidR="00DA06E0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DA06E0" w:rsidP="00DA06E0" w:rsidR="00DA06E0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DA06E0" w:rsidP="00DA06E0" w:rsidR="00DA06E0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DA06E0" w:rsidP="00DA06E0" w:rsidR="00DA06E0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DA06E0" w:rsidP="00DA06E0" w:rsidR="00DA06E0" w:rsidRPr="004020D1">
      <w:pPr>
        <w:rPr>
          <w:rFonts w:cs="Times New Roman" w:eastAsia="Times New Roman"/>
          <w:szCs w:val="24"/>
          <w:lang w:eastAsia="hr-HR"/>
        </w:rPr>
      </w:pPr>
    </w:p>
    <w:p w:rsidRDefault="00DA06E0" w:rsidP="00DA06E0" w:rsidR="00DA06E0" w:rsidRPr="004020D1">
      <w:pPr>
        <w:rPr>
          <w:rFonts w:cs="Times New Roman" w:eastAsia="Times New Roman"/>
          <w:szCs w:val="24"/>
          <w:lang w:eastAsia="hr-HR"/>
        </w:rPr>
      </w:pPr>
    </w:p>
    <w:p w:rsidRDefault="00DA06E0" w:rsidP="00DA06E0" w:rsidR="00DA06E0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 w:rsidR="00D854C5">
        <w:rPr>
          <w:rFonts w:cs="Times New Roman" w:eastAsia="Times New Roman"/>
          <w:szCs w:val="24"/>
          <w:lang w:eastAsia="hr-HR"/>
        </w:rPr>
        <w:t>6960</w:t>
      </w:r>
      <w:r w:rsidRPr="004020D1">
        <w:rPr>
          <w:rFonts w:cs="Times New Roman" w:eastAsia="Times New Roman"/>
          <w:szCs w:val="24"/>
          <w:lang w:eastAsia="hr-HR"/>
        </w:rPr>
        <w:t>/1</w:t>
      </w:r>
      <w:r w:rsidR="00D854C5"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DA06E0" w:rsidP="00DA06E0" w:rsidR="00DA06E0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DA06E0" w:rsidP="00DA06E0" w:rsidR="00DA06E0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DA06E0" w:rsidP="00DA06E0" w:rsidR="00DA06E0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DA06E0" w:rsidP="00DA06E0" w:rsidR="00DA06E0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 w:rsidR="00D854C5">
        <w:rPr>
          <w:rFonts w:cs="Times New Roman" w:eastAsia="Times New Roman"/>
          <w:szCs w:val="24"/>
          <w:lang w:eastAsia="hr-HR"/>
        </w:rPr>
        <w:t>ASPORTO-USLUGE d.o.o., OIB 70428563861, MBS 080752567, iz Samobora, Svetonedjeljska 11.</w:t>
      </w:r>
    </w:p>
    <w:p w:rsidRDefault="00DA06E0" w:rsidP="00DA06E0" w:rsidR="00DA06E0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DA06E0" w:rsidP="00DA06E0" w:rsidR="00DA06E0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 w:rsidR="00D854C5">
        <w:rPr>
          <w:rFonts w:cs="Times New Roman" w:eastAsia="Times New Roman"/>
          <w:szCs w:val="24"/>
          <w:lang w:eastAsia="hr-HR"/>
        </w:rPr>
        <w:t>14.852,61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DA06E0" w:rsidP="00DA06E0" w:rsidR="00DA06E0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DA06E0" w:rsidP="00DA06E0" w:rsidR="00DA06E0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A06E0" w:rsidP="00DA06E0" w:rsidR="00DA06E0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A06E0" w:rsidP="00DA06E0" w:rsidR="00DA06E0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A06E0" w:rsidP="00DA06E0" w:rsidR="00DA06E0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DA06E0" w:rsidP="00DA06E0" w:rsidR="00DA06E0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DA06E0" w:rsidP="00DA06E0" w:rsidR="00DA06E0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A06E0" w:rsidP="00DA06E0" w:rsidR="00DA06E0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DA06E0" w:rsidP="00DA06E0" w:rsidR="00DA06E0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DA06E0" w:rsidP="00DA06E0" w:rsidR="00DA06E0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DA06E0" w:rsidP="00DA06E0" w:rsidR="00DA06E0" w:rsidRPr="004020D1">
      <w:pPr>
        <w:rPr>
          <w:rFonts w:cs="Times New Roman" w:eastAsia="Times New Roman"/>
          <w:szCs w:val="24"/>
          <w:lang w:eastAsia="hr-HR"/>
        </w:rPr>
      </w:pPr>
    </w:p>
    <w:p w:rsidRDefault="00DA06E0" w:rsidP="00DA06E0" w:rsidR="00DA06E0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DA06E0" w:rsidP="00DA06E0" w:rsidR="00DA06E0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DA06E0" w:rsidP="00DA06E0" w:rsidR="00DA06E0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DA06E0" w:rsidP="00DA06E0" w:rsidR="00DA06E0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DA06E0" w:rsidP="00DA06E0" w:rsidR="00DA06E0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DA06E0" w:rsidR="00DD0C31" w:rsidRPr="00DA06E0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DD0C31" w:rsidRPr="00DA06E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482" w:rsidR="006F3D3F">
      <w:r>
        <w:separator/>
      </w:r>
    </w:p>
  </w:endnote>
  <w:endnote w:id="0" w:type="continuationSeparator">
    <w:p w:rsidRDefault="00DD5482" w:rsidR="006F3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482" w:rsidR="006F3D3F">
      <w:r>
        <w:separator/>
      </w:r>
    </w:p>
  </w:footnote>
  <w:footnote w:id="0" w:type="continuationSeparator">
    <w:p w:rsidRDefault="00DD5482" w:rsidR="006F3D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48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636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48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06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636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06E0"/>
    <w:rsid w:val="006F3D3F"/>
    <w:rsid w:val="00D854C5"/>
    <w:rsid w:val="00DA06E0"/>
    <w:rsid w:val="00DD0C31"/>
    <w:rsid w:val="00DD5482"/>
    <w:rsid w:val="00E9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6E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A06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A06E0"/>
  </w:style>
  <w:style w:styleId="Brojstranice" w:type="character">
    <w:name w:val="page number"/>
    <w:basedOn w:val="Zadanifontodlomka"/>
    <w:rsid w:val="00DA06E0"/>
  </w:style>
  <w:style w:styleId="Tekstbalonia" w:type="paragraph">
    <w:name w:val="Balloon Text"/>
    <w:basedOn w:val="Normal"/>
    <w:link w:val="TekstbaloniaChar"/>
    <w:uiPriority w:val="99"/>
    <w:semiHidden/>
    <w:unhideWhenUsed/>
    <w:rsid w:val="00DA06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06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48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548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548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548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6E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A06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A06E0"/>
  </w:style>
  <w:style w:styleId="Brojstranice" w:type="character">
    <w:name w:val="page number"/>
    <w:basedOn w:val="Zadanifontodlomka"/>
    <w:rsid w:val="00DA06E0"/>
  </w:style>
  <w:style w:styleId="Tekstbalonia" w:type="paragraph">
    <w:name w:val="Balloon Text"/>
    <w:basedOn w:val="Normal"/>
    <w:link w:val="TekstbaloniaChar"/>
    <w:uiPriority w:val="99"/>
    <w:semiHidden/>
    <w:unhideWhenUsed/>
    <w:rsid w:val="00DA06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06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4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548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54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54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St-6960/2016-3</izvorni_sadrzaj>
    <derivirana_varijabla naziv="DomainObject.Oznaka_1">St-6960/2016-3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6960</izvorni_sadrzaj>
    <derivirana_varijabla naziv="DomainObject.Predmet.Broj_1">6960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St-6960/2016</izvorni_sadrzaj>
    <derivirana_varijabla naziv="DomainObject.Predmet.OznakaBroj_1">St-6960/2016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ASPORTO-USLUGE d.o.o.</izvorni_sadrzaj>
    <derivirana_varijabla naziv="DomainObject.Predmet.ProtustrankaFormated_1">  ASPORTO-USLUGE d.o.o.</derivirana_varijabla>
  </DomainObject.Predmet.ProtustrankaFormated>
  <DomainObject.Predmet.ProtustrankaFormatedOIB>
    <izvorni_sadrzaj>  ASPORTO-USLUGE d.o.o., OIB 70428563861</izvorni_sadrzaj>
    <derivirana_varijabla naziv="DomainObject.Predmet.ProtustrankaFormatedOIB_1">  ASPORTO-USLUGE d.o.o., OIB 70428563861</derivirana_varijabla>
  </DomainObject.Predmet.ProtustrankaFormatedOIB>
  <DomainObject.Predmet.ProtustrankaFormatedWithAdress>
    <izvorni_sadrzaj> ASPORTO-USLUGE d.o.o., Svetonedjeljska 11, 10430 Samobor</izvorni_sadrzaj>
    <derivirana_varijabla naziv="DomainObject.Predmet.ProtustrankaFormatedWithAdress_1"> ASPORTO-USLUGE d.o.o., Svetonedjeljska 11, 10430 Samobor</derivirana_varijabla>
  </DomainObject.Predmet.ProtustrankaFormatedWithAdress>
  <DomainObject.Predmet.ProtustrankaFormatedWithAdressOIB>
    <izvorni_sadrzaj> ASPORTO-USLUGE d.o.o., OIB 70428563861, Svetonedjeljska 11, 10430 Samobor</izvorni_sadrzaj>
    <derivirana_varijabla naziv="DomainObject.Predmet.ProtustrankaFormatedWithAdressOIB_1"> ASPORTO-USLUGE d.o.o., OIB 70428563861, Svetonedjeljska 11, 10430 Samobor</derivirana_varijabla>
  </DomainObject.Predmet.ProtustrankaFormatedWithAdressOIB>
  <DomainObject.Predmet.ProtustrankaWithAdress>
    <izvorni_sadrzaj>ASPORTO-USLUGE d.o.o. Svetonedjeljska 11, 10430 Samobor</izvorni_sadrzaj>
    <derivirana_varijabla naziv="DomainObject.Predmet.ProtustrankaWithAdress_1">ASPORTO-USLUGE d.o.o. Svetonedjeljska 11, 10430 Samobor</derivirana_varijabla>
  </DomainObject.Predmet.ProtustrankaWithAdress>
  <DomainObject.Predmet.ProtustrankaWithAdressOIB>
    <izvorni_sadrzaj>ASPORTO-USLUGE d.o.o., OIB 70428563861, Svetonedjeljska 11, 10430 Samobor</izvorni_sadrzaj>
    <derivirana_varijabla naziv="DomainObject.Predmet.ProtustrankaWithAdressOIB_1">ASPORTO-USLUGE d.o.o., OIB 70428563861, Svetonedjeljska 11, 10430 Samobor</derivirana_varijabla>
  </DomainObject.Predmet.ProtustrankaWithAdressOIB>
  <DomainObject.Predmet.ProtustrankaNazivFormated>
    <izvorni_sadrzaj>ASPORTO-USLUGE d.o.o.</izvorni_sadrzaj>
    <derivirana_varijabla naziv="DomainObject.Predmet.ProtustrankaNazivFormated_1">ASPORTO-USLUGE d.o.o.</derivirana_varijabla>
  </DomainObject.Predmet.ProtustrankaNazivFormated>
  <DomainObject.Predmet.ProtustrankaNazivFormatedOIB>
    <izvorni_sadrzaj>ASPORTO-USLUGE d.o.o., OIB 70428563861</izvorni_sadrzaj>
    <derivirana_varijabla naziv="DomainObject.Predmet.ProtustrankaNazivFormatedOIB_1">ASPORTO-USLUGE d.o.o., OIB 70428563861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ASPORTO-USLUGE d.o.o.</item>
    </izvorni_sadrzaj>
    <derivirana_varijabla naziv="DomainObject.Predmet.ProtuStrankaListFormated_1">
      <item>ASPORTO-USLUGE d.o.o.</item>
    </derivirana_varijabla>
  </DomainObject.Predmet.ProtuStrankaListFormated>
  <DomainObject.Predmet.ProtuStrankaListFormatedOIB>
    <izvorni_sadrzaj>
      <item>ASPORTO-USLUGE d.o.o., OIB 70428563861</item>
    </izvorni_sadrzaj>
    <derivirana_varijabla naziv="DomainObject.Predmet.ProtuStrankaListFormatedOIB_1">
      <item>ASPORTO-USLUGE d.o.o., OIB 70428563861</item>
    </derivirana_varijabla>
  </DomainObject.Predmet.ProtuStrankaListFormatedOIB>
  <DomainObject.Predmet.ProtuStrankaListFormatedWithAdress>
    <izvorni_sadrzaj>
      <item>ASPORTO-USLUGE d.o.o., Svetonedjeljska 11, 10430 Samobor</item>
    </izvorni_sadrzaj>
    <derivirana_varijabla naziv="DomainObject.Predmet.ProtuStrankaListFormatedWithAdress_1">
      <item>ASPORTO-USLUGE d.o.o., Svetonedjeljska 11, 10430 Samobor</item>
    </derivirana_varijabla>
  </DomainObject.Predmet.ProtuStrankaListFormatedWithAdress>
  <DomainObject.Predmet.ProtuStrankaListFormatedWithAdressOIB>
    <izvorni_sadrzaj>
      <item>ASPORTO-USLUGE d.o.o., OIB 70428563861, Svetonedjeljska 11, 10430 Samobor</item>
    </izvorni_sadrzaj>
    <derivirana_varijabla naziv="DomainObject.Predmet.ProtuStrankaListFormatedWithAdressOIB_1">
      <item>ASPORTO-USLUGE d.o.o., OIB 70428563861, Svetonedjeljska 11, 10430 Samobor</item>
    </derivirana_varijabla>
  </DomainObject.Predmet.ProtuStrankaListFormatedWithAdressOIB>
  <DomainObject.Predmet.ProtuStrankaListNazivFormated>
    <izvorni_sadrzaj>
      <item>ASPORTO-USLUGE d.o.o.</item>
    </izvorni_sadrzaj>
    <derivirana_varijabla naziv="DomainObject.Predmet.ProtuStrankaListNazivFormated_1">
      <item>ASPORTO-USLUGE d.o.o.</item>
    </derivirana_varijabla>
  </DomainObject.Predmet.ProtuStrankaListNazivFormated>
  <DomainObject.Predmet.ProtuStrankaListNazivFormatedOIB>
    <izvorni_sadrzaj>
      <item>ASPORTO-USLUGE d.o.o., OIB 70428563861</item>
    </izvorni_sadrzaj>
    <derivirana_varijabla naziv="DomainObject.Predmet.ProtuStrankaListNazivFormatedOIB_1">
      <item>ASPORTO-USLUGE d.o.o., OIB 70428563861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St-6960/2016-3</izvorni_sadrzaj>
    <derivirana_varijabla naziv="DomainObject.PoslovniBrojDokumenta_1">St-6960/2016-3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ASPORTO-USLUGE d.o.o.</izvorni_sadrzaj>
    <derivirana_varijabla naziv="DomainObject.Predmet.ProtustrankaIDrugi_1">ASPORTO-USLUGE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ASPORTO-USLUGE d.o.o., OIB 70428563861, Svetonedjeljska 11, 10430 Samobor</izvorni_sadrzaj>
    <derivirana_varijabla naziv="DomainObject.Predmet.ProtustrankaIDrugiAdressOIB_1">ASPORTO-USLUGE d.o.o., OIB 70428563861, Svetonedjeljska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ASPORTO-USLUGE d.o.o.</item>
    </izvorni_sadrzaj>
    <derivirana_varijabla naziv="DomainObject.Predmet.SudioniciListNaziv_1">
      <item>FINA Regionalni centar Zagreb</item>
      <item>ASPORTO-USLUGE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ASPORTO-USLUGE d.o.o., OIB 70428563861, Svetonedjeljska 11,10430 Samobor</item>
    </izvorni_sadrzaj>
    <derivirana_varijabla naziv="DomainObject.Predmet.SudioniciListAdressOIB_1">
      <item>FINA Regionalni centar Zagreb, OIB 85821130368, Trg svibanjskih žrtava 1995. 1,10000 Zagreb</item>
      <item>ASPORTO-USLUGE d.o.o., OIB 70428563861, Svetonedjeljska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70428563861</item>
    </izvorni_sadrzaj>
    <derivirana_varijabla naziv="DomainObject.Predmet.SudioniciListNazivOIB_1">
      <item>, OIB 85821130368</item>
      <item>, OIB 70428563861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1330</properties:Characters>
  <properties:Lines>47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2017-03-21T08:08:00Z</dcterms:created>
  <dc:creator>Nikolina Mikulić</dc:creator>
  <cp:lastModifiedBy>Nikolina Mikulić</cp:lastModifiedBy>
  <dcterms:modified xmlns:xsi="http://www.w3.org/2001/XMLSchema-instance" xsi:type="dcterms:W3CDTF">2017-03-21T08:15:00Z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St-6960/2016-3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