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025b" w14:paraId="233025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010660">
        <w:rPr>
          <w:rFonts w:hAnsi="Times New Roman" w:ascii="Times New Roman"/>
          <w:szCs w:val="24"/>
          <w:lang w:val="hr-HR"/>
        </w:rPr>
        <w:t>7964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010660">
        <w:rPr>
          <w:rFonts w:hAnsi="Times New Roman" w:ascii="Times New Roman"/>
          <w:szCs w:val="24"/>
          <w:lang w:val="hr-HR"/>
        </w:rPr>
        <w:t xml:space="preserve"> E</w:t>
      </w:r>
      <w:r w:rsidR="00010660" w:rsidRPr="00010660">
        <w:rPr>
          <w:rFonts w:hAnsi="Times New Roman" w:ascii="Times New Roman"/>
        </w:rPr>
        <w:t>MILY K DESIGN d.o.o., Zagreb, Jurja Žerjavića 6, MBS: 080724030, OIB: 6415336358</w:t>
      </w:r>
      <w:r w:rsidR="00010660">
        <w:t>9</w:t>
      </w:r>
      <w:r w:rsidR="008F6849" w:rsidRPr="008F6849">
        <w:rPr>
          <w:rFonts w:hAnsi="Times New Roman" w:ascii="Times New Roman"/>
        </w:rPr>
        <w:t>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6B77FA">
        <w:rPr>
          <w:rFonts w:hAnsi="Times New Roman" w:ascii="Times New Roman"/>
          <w:szCs w:val="24"/>
        </w:rPr>
        <w:t xml:space="preserve"> </w:t>
      </w:r>
      <w:r w:rsidR="00010660">
        <w:rPr>
          <w:rFonts w:hAnsi="Times New Roman" w:ascii="Times New Roman"/>
          <w:szCs w:val="24"/>
        </w:rPr>
        <w:t>E</w:t>
      </w:r>
      <w:r w:rsidR="00010660" w:rsidRPr="00010660">
        <w:rPr>
          <w:rFonts w:hAnsi="Times New Roman" w:ascii="Times New Roman"/>
        </w:rPr>
        <w:t>MILY K DESIGN d.o.o., Zagreb, Jurja Žerjavića 6, MBS: 080724030, OIB: 6415336358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4702B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010660">
        <w:rPr>
          <w:rFonts w:hAnsi="Times New Roman" w:ascii="Times New Roman"/>
          <w:szCs w:val="24"/>
        </w:rPr>
        <w:t>Neven Pavišić, Sesvete, Prva prigorska 21 a, OIB 13342388025.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A5013D">
        <w:rPr>
          <w:rFonts w:hAnsi="Times New Roman" w:ascii="Times New Roman"/>
          <w:szCs w:val="24"/>
          <w:lang w:val="hr-HR"/>
        </w:rPr>
        <w:t>E</w:t>
      </w:r>
      <w:r w:rsidR="00A5013D" w:rsidRPr="00010660">
        <w:rPr>
          <w:rFonts w:hAnsi="Times New Roman" w:ascii="Times New Roman"/>
        </w:rPr>
        <w:t>MILY K DESIGN d.o.o., Zagreb, Jurja Žerjavića 6, MBS: 080724030, OIB: 6415336358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4A437C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4A437C" w:rsidP="004A437C" w:rsidR="004A437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A437C" w:rsidP="004A437C" w:rsidR="004A437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A437C" w:rsidRPr="004A437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8F6849">
          <w:rPr>
            <w:rFonts w:hAnsi="Times New Roman" w:ascii="Times New Roman"/>
          </w:rPr>
          <w:t>7</w:t>
        </w:r>
        <w:r w:rsidR="00010660">
          <w:rPr>
            <w:rFonts w:hAnsi="Times New Roman" w:ascii="Times New Roman"/>
          </w:rPr>
          <w:t>964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A437C"/>
    <w:rsid w:val="004E1FA2"/>
    <w:rsid w:val="005038B9"/>
    <w:rsid w:val="005217F6"/>
    <w:rsid w:val="005853F0"/>
    <w:rsid w:val="005D1528"/>
    <w:rsid w:val="00631843"/>
    <w:rsid w:val="006B77FA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4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4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3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3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3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3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7964</izvorni_sadrzaj>
    <derivirana_varijabla naziv="DomainObject.Predmet.Broj_1">7964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St-7964/2015</izvorni_sadrzaj>
    <derivirana_varijabla naziv="DomainObject.Predmet.OznakaBroj_1">St-7964/2015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EMILY K DESIGN d.o.o. zastupanog po punomoćniku Emilija Kašljević Zlatković</izvorni_sadrzaj>
    <derivirana_varijabla naziv="DomainObject.Predmet.ProtustrankaFormated_1">  EMILY K DESIGN d.o.o. zastupanog po punomoćniku Emilija Kašljević Zlatković</derivirana_varijabla>
  </DomainObject.Predmet.ProtustrankaFormated>
  <DomainObject.Predmet.ProtustrankaFormatedOIB>
    <izvorni_sadrzaj>  EMILY K DESIGN d.o.o., OIB 64153363589 zastupanog po punomoćniku Emilija Kašljević Zlatković</izvorni_sadrzaj>
    <derivirana_varijabla naziv="DomainObject.Predmet.ProtustrankaFormatedOIB_1">  EMILY K DESIGN d.o.o., OIB 64153363589 zastupanog po punomoćniku Emilija Kašljević Zlatković</derivirana_varijabla>
  </DomainObject.Predmet.ProtustrankaFormatedOIB>
  <DomainObject.Predmet.ProtustrankaFormatedWithAdress>
    <izvorni_sadrzaj> EMILY K DESIGN d.o.o., Jurja Žerjavića 6, 10000 Zagreb zastupanog po punomoćniku Emilija Kašljević Zlatković</izvorni_sadrzaj>
    <derivirana_varijabla naziv="DomainObject.Predmet.ProtustrankaFormatedWithAdress_1"> EMILY K DESIGN d.o.o., Jurja Žerjavića 6, 10000 Zagreb zastupanog po punomoćniku Emilija Kašljević Zlatković</derivirana_varijabla>
  </DomainObject.Predmet.ProtustrankaFormatedWithAdress>
  <DomainObject.Predmet.ProtustrankaFormatedWithAdressOIB>
    <izvorni_sadrzaj> EMILY K DESIGN d.o.o., OIB 64153363589, Jurja Žerjavića 6, 10000 Zagreb zastupanog po punomoćniku Emilija Kašljević Zlatković</izvorni_sadrzaj>
    <derivirana_varijabla naziv="DomainObject.Predmet.ProtustrankaFormatedWithAdressOIB_1"> EMILY K DESIGN d.o.o., OIB 64153363589, Jurja Žerjavića 6, 10000 Zagreb zastupanog po punomoćniku Emilija Kašljević Zlatković</derivirana_varijabla>
  </DomainObject.Predmet.ProtustrankaFormatedWithAdressOIB>
  <DomainObject.Predmet.ProtustrankaWithAdress>
    <izvorni_sadrzaj>EMILY K DESIGN d.o.o. Jurja Žerjavića 6, 10000 Zagreb</izvorni_sadrzaj>
    <derivirana_varijabla naziv="DomainObject.Predmet.ProtustrankaWithAdress_1">EMILY K DESIGN d.o.o. Jurja Žerjavića 6, 10000 Zagreb</derivirana_varijabla>
  </DomainObject.Predmet.ProtustrankaWithAdress>
  <DomainObject.Predmet.ProtustrankaWithAdressOIB>
    <izvorni_sadrzaj>EMILY K DESIGN d.o.o., OIB 64153363589, Jurja Žerjavića 6, 10000 Zagreb</izvorni_sadrzaj>
    <derivirana_varijabla naziv="DomainObject.Predmet.ProtustrankaWithAdressOIB_1">EMILY K DESIGN d.o.o., OIB 64153363589, Jurja Žerjavića 6, 10000 Zagreb</derivirana_varijabla>
  </DomainObject.Predmet.ProtustrankaWithAdressOIB>
  <DomainObject.Predmet.ProtustrankaNazivFormated>
    <izvorni_sadrzaj>EMILY K DESIGN d.o.o.</izvorni_sadrzaj>
    <derivirana_varijabla naziv="DomainObject.Predmet.ProtustrankaNazivFormated_1">EMILY K DESIGN d.o.o.</derivirana_varijabla>
  </DomainObject.Predmet.ProtustrankaNazivFormated>
  <DomainObject.Predmet.ProtustrankaNazivFormatedOIB>
    <izvorni_sadrzaj>EMILY K DESIGN d.o.o., OIB 64153363589</izvorni_sadrzaj>
    <derivirana_varijabla naziv="DomainObject.Predmet.ProtustrankaNazivFormatedOIB_1">EMILY K DESIGN d.o.o., OIB 64153363589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EMILY K DESIGN d.o.o. zastupanog po punomoćniku Emilija Kašljević Zlatković</item>
    </izvorni_sadrzaj>
    <derivirana_varijabla naziv="DomainObject.Predmet.ProtuStrankaListFormated_1">
      <item>EMILY K DESIGN d.o.o. zastupanog po punomoćniku Emilija Kašljević Zlatković</item>
    </derivirana_varijabla>
  </DomainObject.Predmet.ProtuStrankaListFormated>
  <DomainObject.Predmet.ProtuStrankaListFormatedOIB>
    <izvorni_sadrzaj>
      <item>EMILY K DESIGN d.o.o., OIB 64153363589 zastupanog po punomoćniku Emilija Kašljević Zlatković</item>
    </izvorni_sadrzaj>
    <derivirana_varijabla naziv="DomainObject.Predmet.ProtuStrankaListFormatedOIB_1">
      <item>EMILY K DESIGN d.o.o., OIB 64153363589 zastupanog po punomoćniku Emilija Kašljević Zlatković</item>
    </derivirana_varijabla>
  </DomainObject.Predmet.ProtuStrankaListFormatedOIB>
  <DomainObject.Predmet.ProtuStrankaListFormatedWithAdress>
    <izvorni_sadrzaj>
      <item>EMILY K DESIGN d.o.o., Jurja Žerjavića 6, 10000 Zagreb zastupanog po punomoćniku Emilija Kašljević Zlatković</item>
    </izvorni_sadrzaj>
    <derivirana_varijabla naziv="DomainObject.Predmet.ProtuStrankaListFormatedWithAdress_1">
      <item>EMILY K DESIGN d.o.o., Jurja Žerjavića 6, 10000 Zagreb zastupanog po punomoćniku Emilija Kašljević Zlatković</item>
    </derivirana_varijabla>
  </DomainObject.Predmet.ProtuStrankaListFormatedWithAdress>
  <DomainObject.Predmet.ProtuStrankaListFormatedWithAdressOIB>
    <izvorni_sadrzaj>
      <item>EMILY K DESIGN d.o.o., OIB 64153363589, Jurja Žerjavića 6, 10000 Zagreb zastupanog po punomoćniku Emilija Kašljević Zlatković</item>
    </izvorni_sadrzaj>
    <derivirana_varijabla naziv="DomainObject.Predmet.ProtuStrankaListFormatedWithAdressOIB_1">
      <item>EMILY K DESIGN d.o.o., OIB 64153363589, Jurja Žerjavića 6, 10000 Zagreb zastupanog po punomoćniku Emilija Kašljević Zlatković</item>
    </derivirana_varijabla>
  </DomainObject.Predmet.ProtuStrankaListFormatedWithAdressOIB>
  <DomainObject.Predmet.ProtuStrankaListNazivFormated>
    <izvorni_sadrzaj>
      <item>EMILY K DESIGN d.o.o.</item>
    </izvorni_sadrzaj>
    <derivirana_varijabla naziv="DomainObject.Predmet.ProtuStrankaListNazivFormated_1">
      <item>EMILY K DESIGN d.o.o.</item>
    </derivirana_varijabla>
  </DomainObject.Predmet.ProtuStrankaListNazivFormated>
  <DomainObject.Predmet.ProtuStrankaListNazivFormatedOIB>
    <izvorni_sadrzaj>
      <item>EMILY K DESIGN d.o.o., OIB 64153363589</item>
    </izvorni_sadrzaj>
    <derivirana_varijabla naziv="DomainObject.Predmet.ProtuStrankaListNazivFormatedOIB_1">
      <item>EMILY K DESIGN d.o.o., OIB 64153363589</item>
    </derivirana_varijabla>
  </DomainObject.Predmet.ProtuStrankaListNazivFormatedOIB>
  <DomainObject.Predmet.OstaliListFormated>
    <izvorni_sadrzaj>
      <item>Emilija Kašljević Zlatković punomoćnik sudionika u postupku EMILY K DESIGN d.o.o.</item>
    </izvorni_sadrzaj>
    <derivirana_varijabla naziv="DomainObject.Predmet.OstaliListFormated_1">
      <item>Emilija Kašljević Zlatković punomoćnik sudionika u postupku EMILY K DESIGN d.o.o.</item>
    </derivirana_varijabla>
  </DomainObject.Predmet.OstaliListFormated>
  <DomainObject.Predmet.OstaliListFormatedOIB>
    <izvorni_sadrzaj>
      <item>Emilija Kašljević Zlatković, OIB 45813587800 punomoćnik sudionika u postupku EMILY K DESIGN d.o.o.</item>
    </izvorni_sadrzaj>
    <derivirana_varijabla naziv="DomainObject.Predmet.OstaliListFormatedOIB_1">
      <item>Emilija Kašljević Zlatković, OIB 45813587800 punomoćnik sudionika u postupku EMILY K DESIGN d.o.o.</item>
    </derivirana_varijabla>
  </DomainObject.Predmet.OstaliListFormatedOIB>
  <DomainObject.Predmet.OstaliListFormatedWithAdress>
    <izvorni_sadrzaj>
      <item>Emilija Kašljević Zlatković, Ulica Jurja Žerjavića 6, 10000 Zagreb punomoćnik sudionika u postupku EMILY K DESIGN d.o.o.</item>
    </izvorni_sadrzaj>
    <derivirana_varijabla naziv="DomainObject.Predmet.OstaliListFormatedWithAdress_1">
      <item>Emilija Kašljević Zlatković, Ulica Jurja Žerjavića 6, 10000 Zagreb punomoćnik sudionika u postupku EMILY K DESIGN d.o.o.</item>
    </derivirana_varijabla>
  </DomainObject.Predmet.OstaliListFormatedWithAdress>
  <DomainObject.Predmet.OstaliListFormatedWithAdressOIB>
    <izvorni_sadrzaj>
      <item>Emilija Kašljević Zlatković, OIB 45813587800, Ulica Jurja Žerjavića 6, 10000 Zagreb punomoćnik sudionika u postupku EMILY K DESIGN d.o.o.</item>
    </izvorni_sadrzaj>
    <derivirana_varijabla naziv="DomainObject.Predmet.OstaliListFormatedWithAdressOIB_1">
      <item>Emilija Kašljević Zlatković, OIB 45813587800, Ulica Jurja Žerjavića 6, 10000 Zagreb punomoćnik sudionika u postupku EMILY K DESIGN d.o.o.</item>
    </derivirana_varijabla>
  </DomainObject.Predmet.OstaliListFormatedWithAdressOIB>
  <DomainObject.Predmet.OstaliListNazivFormated>
    <izvorni_sadrzaj>
      <item>Emilija Kašljević Zlatković</item>
    </izvorni_sadrzaj>
    <derivirana_varijabla naziv="DomainObject.Predmet.OstaliListNazivFormated_1">
      <item>Emilija Kašljević Zlatković</item>
    </derivirana_varijabla>
  </DomainObject.Predmet.OstaliListNazivFormated>
  <DomainObject.Predmet.OstaliListNazivFormatedOIB>
    <izvorni_sadrzaj>
      <item>Emilija Kašljević Zlatković, OIB 45813587800</item>
    </izvorni_sadrzaj>
    <derivirana_varijabla naziv="DomainObject.Predmet.OstaliListNazivFormatedOIB_1">
      <item>Emilija Kašljević Zlatković, OIB 45813587800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EMILY K DESIGN d.o.o.</izvorni_sadrzaj>
    <derivirana_varijabla naziv="DomainObject.Predmet.ProtustrankaIDrugi_1">EMILY K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EMILY K DESIGN d.o.o., OIB 64153363589, Jurja Žerjavića 6, 10000 Zagreb</izvorni_sadrzaj>
    <derivirana_varijabla naziv="DomainObject.Predmet.ProtustrankaIDrugiAdressOIB_1">EMILY K DESIGN d.o.o., OIB 64153363589,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EMILY K DESIGN d.o.o.</item>
      <item>Emilija Kašljević Zlatković</item>
    </izvorni_sadrzaj>
    <derivirana_varijabla naziv="DomainObject.Predmet.SudioniciListNaziv_1">
      <item>FINA Regionalni centar Zagreb</item>
      <item>EMILY K DESIGN d.o.o.</item>
      <item>Emilija Kašljević Zlatković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EMILY K DESIGN d.o.o., OIB 64153363589, Jurja Žerjavića 6,10000 Zagreb</item>
      <item>Emilija Kašljević Zlatković, OIB 45813587800, Ulica Jurja Žerjavića 6,10000 Zagreb</item>
    </izvorni_sadrzaj>
    <derivirana_varijabla naziv="DomainObject.Predmet.SudioniciListAdressOIB_1">
      <item>FINA Regionalni centar Zagreb, OIB 85821130368, Trg svibanjskih žrtava 1995. 1,10000 Zagreb</item>
      <item>EMILY K DESIGN d.o.o., OIB 64153363589, Jurja Žerjavića 6,10000 Zagreb</item>
      <item>Emilija Kašljević Zlatković, OIB 45813587800, Ulica Jurja Žerjavića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64153363589</item>
      <item>, OIB 45813587800</item>
    </izvorni_sadrzaj>
    <derivirana_varijabla naziv="DomainObject.Predmet.SudioniciListNazivOIB_1">
      <item>, OIB 85821130368</item>
      <item>, OIB 64153363589</item>
      <item>, OIB 45813587800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36FA0-5BA2-4A12-B9AC-25E5C18ED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2100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2016-06-06T09:22:00Z</dcterms:created>
  <dc:creator>Ksenija Nol</dc:creator>
  <cp:lastModifiedBy>Višnja Svečak</cp:lastModifiedBy>
  <cp:lastPrinted>2016-06-06T09:23:00Z</cp:lastPrinted>
  <dcterms:modified xmlns:xsi="http://www.w3.org/2001/XMLSchema-instance" xsi:type="dcterms:W3CDTF">2016-06-06T09:23:00Z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