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f5b1" w14:paraId="fb8f5b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7B0DE2" w:rsidP="004635D5" w:rsidR="007B0DE2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7B0DE2">
        <w:t>, po</w:t>
      </w:r>
      <w:r w:rsidR="004635D5">
        <w:t xml:space="preserve"> prijedlog</w:t>
      </w:r>
      <w:r w:rsidR="0090216E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BA6E7B" w:rsidRPr="00BA6E7B">
        <w:t>LOVAČKO DRUŠTVO "JAREBICA", Nin, Obala kneza Branimira 2, OIB: 43472728266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BA6E7B">
        <w:t>14</w:t>
      </w:r>
      <w:r>
        <w:t xml:space="preserve">. </w:t>
      </w:r>
      <w:r w:rsidR="00BA6E7B">
        <w:t>listopada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3C1CEB">
        <w:t>14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A6E7B" w:rsidRPr="00BA6E7B">
        <w:t>LOVAČKO DRUŠTVO "JAREBICA", Nin, Obala kneza Branimira 2, OIB: 43472728266</w:t>
      </w:r>
      <w:r w:rsidR="00BA6E7B">
        <w:t xml:space="preserve">, </w:t>
      </w:r>
      <w:r>
        <w:t xml:space="preserve">na temelju neizvršenih osnova za plaćanje iznosi </w:t>
      </w:r>
      <w:r w:rsidR="00BA6E7B">
        <w:t>51.104,34</w:t>
      </w:r>
      <w:r w:rsidR="003C1CEB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BA6E7B">
        <w:t>Ive Veršić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3C1CEB">
        <w:t>14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B4BA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3C1CEB">
      <w:t>Poslovni broj: 5 St-</w:t>
    </w:r>
    <w:r w:rsidR="004D1B98">
      <w:t>1087</w:t>
    </w:r>
    <w:r w:rsidR="003C1CEB">
      <w:t>/16-</w:t>
    </w:r>
    <w:r w:rsidR="004D1B98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3C1CEB">
      <w:t>-</w:t>
    </w:r>
    <w:r w:rsidR="004D1B98">
      <w:t>1087</w:t>
    </w:r>
    <w:r w:rsidR="003C1CEB">
      <w:t>/16-</w:t>
    </w:r>
    <w:r w:rsidR="004D1B98">
      <w:t>7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3C1CEB"/>
    <w:rsid w:val="00447958"/>
    <w:rsid w:val="004635D5"/>
    <w:rsid w:val="004D1B98"/>
    <w:rsid w:val="006A66B9"/>
    <w:rsid w:val="006E6B12"/>
    <w:rsid w:val="007B0DE2"/>
    <w:rsid w:val="008337B7"/>
    <w:rsid w:val="0090216E"/>
    <w:rsid w:val="00990A98"/>
    <w:rsid w:val="009A7EB8"/>
    <w:rsid w:val="009E2467"/>
    <w:rsid w:val="00A32F79"/>
    <w:rsid w:val="00BA6E7B"/>
    <w:rsid w:val="00E6461B"/>
    <w:rsid w:val="00EB4BA6"/>
    <w:rsid w:val="00E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5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"JAREBICA" NIN</izvorni_sadrzaj>
    <derivirana_varijabla naziv="DomainObject.Predmet.ProtustrankaFormated_1">  LOVAČKO DRUŠTVO "JAREBICA" NIN</derivirana_varijabla>
  </DomainObject.Predmet.ProtustrankaFormated>
  <DomainObject.Predmet.ProtustrankaFormatedOIB>
    <izvorni_sadrzaj>  LOVAČKO DRUŠTVO "JAREBICA" NIN, OIB 43472728266</izvorni_sadrzaj>
    <derivirana_varijabla naziv="DomainObject.Predmet.ProtustrankaFormatedOIB_1">  LOVAČKO DRUŠTVO "JAREBICA" NIN, OIB 43472728266</derivirana_varijabla>
  </DomainObject.Predmet.ProtustrankaFormatedOIB>
  <DomainObject.Predmet.ProtustrankaFormatedWithAdress>
    <izvorni_sadrzaj> LOVAČKO DRUŠTVO "JAREBICA" NIN, Obala kneza Branimira 2, 23232 Nin</izvorni_sadrzaj>
    <derivirana_varijabla naziv="DomainObject.Predmet.ProtustrankaFormatedWithAdress_1"> LOVAČKO DRUŠTVO "JAREBICA" NIN, Obala kneza Branimira 2, 23232 Nin</derivirana_varijabla>
  </DomainObject.Predmet.ProtustrankaFormatedWithAdress>
  <DomainObject.Predmet.ProtustrankaFormatedWithAdressOIB>
    <izvorni_sadrzaj> LOVAČKO DRUŠTVO "JAREBICA" NIN, OIB 43472728266, Obala kneza Branimira 2, 23232 Nin</izvorni_sadrzaj>
    <derivirana_varijabla naziv="DomainObject.Predmet.ProtustrankaFormatedWithAdressOIB_1"> LOVAČKO DRUŠTVO "JAREBICA" NIN, OIB 43472728266, Obala kneza Branimira 2, 23232 Nin</derivirana_varijabla>
  </DomainObject.Predmet.ProtustrankaFormatedWithAdressOIB>
  <DomainObject.Predmet.ProtustrankaWithAdress>
    <izvorni_sadrzaj>LOVAČKO DRUŠTVO "JAREBICA" NIN Obala kneza Branimira 2, 23232 Nin</izvorni_sadrzaj>
    <derivirana_varijabla naziv="DomainObject.Predmet.ProtustrankaWithAdress_1">LOVAČKO DRUŠTVO "JAREBICA" NIN Obala kneza Branimira 2, 23232 Nin</derivirana_varijabla>
  </DomainObject.Predmet.ProtustrankaWithAdress>
  <DomainObject.Predmet.ProtustrankaWithAdressOIB>
    <izvorni_sadrzaj>LOVAČKO DRUŠTVO "JAREBICA" NIN, OIB 43472728266, Obala kneza Branimira 2, 23232 Nin</izvorni_sadrzaj>
    <derivirana_varijabla naziv="DomainObject.Predmet.ProtustrankaWithAdressOIB_1">LOVAČKO DRUŠTVO "JAREBICA" NIN, OIB 43472728266, Obala kneza Branimira 2, 23232 Nin</derivirana_varijabla>
  </DomainObject.Predmet.ProtustrankaWithAdressOIB>
  <DomainObject.Predmet.ProtustrankaNazivFormated>
    <izvorni_sadrzaj>LOVAČKO DRUŠTVO "JAREBICA" NIN</izvorni_sadrzaj>
    <derivirana_varijabla naziv="DomainObject.Predmet.ProtustrankaNazivFormated_1">LOVAČKO DRUŠTVO "JAREBICA" NIN</derivirana_varijabla>
  </DomainObject.Predmet.ProtustrankaNazivFormated>
  <DomainObject.Predmet.ProtustrankaNazivFormatedOIB>
    <izvorni_sadrzaj>LOVAČKO DRUŠTVO "JAREBICA" NIN, OIB 43472728266</izvorni_sadrzaj>
    <derivirana_varijabla naziv="DomainObject.Predmet.ProtustrankaNazivFormatedOIB_1">LOVAČKO DRUŠTVO "JAREBICA" NIN, OIB 43472728266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LOVAČKO DRUŠTVO "JAREBICA" NIN</item>
    </izvorni_sadrzaj>
    <derivirana_varijabla naziv="DomainObject.Predmet.ProtuStrankaListFormated_1">
      <item>LOVAČKO DRUŠTVO "JAREBICA" NIN</item>
    </derivirana_varijabla>
  </DomainObject.Predmet.ProtuStrankaListFormated>
  <DomainObject.Predmet.ProtuStrankaListFormatedOIB>
    <izvorni_sadrzaj>
      <item>LOVAČKO DRUŠTVO "JAREBICA" NIN, OIB 43472728266</item>
    </izvorni_sadrzaj>
    <derivirana_varijabla naziv="DomainObject.Predmet.ProtuStrankaListFormatedOIB_1">
      <item>LOVAČKO DRUŠTVO "JAREBICA" NIN, OIB 43472728266</item>
    </derivirana_varijabla>
  </DomainObject.Predmet.ProtuStrankaListFormatedOIB>
  <DomainObject.Predmet.ProtuStrankaListFormatedWithAdress>
    <izvorni_sadrzaj>
      <item>LOVAČKO DRUŠTVO "JAREBICA" NIN, Obala kneza Branimira 2, 23232 Nin</item>
    </izvorni_sadrzaj>
    <derivirana_varijabla naziv="DomainObject.Predmet.ProtuStrankaListFormatedWithAdress_1">
      <item>LOVAČKO DRUŠTVO "JAREBICA" NIN, Obala kneza Branimira 2, 23232 Nin</item>
    </derivirana_varijabla>
  </DomainObject.Predmet.ProtuStrankaListFormatedWithAdress>
  <DomainObject.Predmet.ProtuStrankaListFormatedWithAdressOIB>
    <izvorni_sadrzaj>
      <item>LOVAČKO DRUŠTVO "JAREBICA" NIN, OIB 43472728266, Obala kneza Branimira 2, 23232 Nin</item>
    </izvorni_sadrzaj>
    <derivirana_varijabla naziv="DomainObject.Predmet.ProtuStrankaListFormatedWithAdressOIB_1">
      <item>LOVAČKO DRUŠTVO "JAREBICA" NIN, OIB 43472728266, Obala kneza Branimira 2, 23232 Nin</item>
    </derivirana_varijabla>
  </DomainObject.Predmet.ProtuStrankaListFormatedWithAdressOIB>
  <DomainObject.Predmet.ProtuStrankaListNazivFormated>
    <izvorni_sadrzaj>
      <item>LOVAČKO DRUŠTVO "JAREBICA" NIN</item>
    </izvorni_sadrzaj>
    <derivirana_varijabla naziv="DomainObject.Predmet.ProtuStrankaListNazivFormated_1">
      <item>LOVAČKO DRUŠTVO "JAREBICA" NIN</item>
    </derivirana_varijabla>
  </DomainObject.Predmet.ProtuStrankaListNazivFormated>
  <DomainObject.Predmet.ProtuStrankaListNazivFormatedOIB>
    <izvorni_sadrzaj>
      <item>LOVAČKO DRUŠTVO "JAREBICA" NIN, OIB 43472728266</item>
    </izvorni_sadrzaj>
    <derivirana_varijabla naziv="DomainObject.Predmet.ProtuStrankaListNazivFormatedOIB_1">
      <item>LOVAČKO DRUŠTVO "JAREBICA" NIN, OIB 43472728266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LOVAČKO DRUŠTVO "JAREBICA" NIN</izvorni_sadrzaj>
    <derivirana_varijabla naziv="DomainObject.Predmet.ProtustrankaIDrugi_1">LOVAČKO DRUŠTVO "JAREBICA" NIN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LOVAČKO DRUŠTVO "JAREBICA" NIN, OIB 43472728266, Obala kneza Branimira 2, 23232 Nin</izvorni_sadrzaj>
    <derivirana_varijabla naziv="DomainObject.Predmet.ProtustrankaIDrugiAdressOIB_1">LOVAČKO DRUŠTVO "JAREBICA" NIN, OIB 43472728266, Obala kneza Branimira 2,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LOVAČKO DRUŠTVO "JAREBICA" NIN</item>
    </izvorni_sadrzaj>
    <derivirana_varijabla naziv="DomainObject.Predmet.SudioniciListNaziv_1">
      <item>FINA</item>
      <item>LOVAČKO DRUŠTVO "JAREBICA" NIN</item>
    </derivirana_varijabla>
  </DomainObject.Predmet.SudioniciListNaziv>
  <DomainObject.Predmet.SudioniciListAdressOIB>
    <izvorni_sadrzaj>
      <item>FINA, OIB 85821130368</item>
      <item>LOVAČKO DRUŠTVO "JAREBICA" NIN, OIB 43472728266, Obala kneza Branimira 2,23232 Nin</item>
    </izvorni_sadrzaj>
    <derivirana_varijabla naziv="DomainObject.Predmet.SudioniciListAdressOIB_1">
      <item>FINA, OIB 85821130368</item>
      <item>LOVAČKO DRUŠTVO "JAREBICA" NIN, OIB 43472728266, Obala kneza Branimira 2,23232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43472728266</item>
    </izvorni_sadrzaj>
    <derivirana_varijabla naziv="DomainObject.Predmet.SudioniciListNazivOIB_1">
      <item>, OIB 85821130368</item>
      <item>, OIB 43472728266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1983</properties:Characters>
  <properties:Lines>64</properties:Lines>
  <properties:Paragraphs>17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2016-12-14T10:47:00Z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