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a5c3" w14:paraId="4e8a5c3" w:rsidRDefault="000B00CB" w:rsidP="000B00CB" w:rsidR="000B00C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Poslovni broj: 7 St-1118/2016-30</w:t>
      </w:r>
    </w:p>
    <w:p w:rsidRDefault="000B00CB" w:rsidP="000B00CB" w:rsidR="000B00CB">
      <w:pPr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TABLICE STEČAJNOG SUCA ZA ISPITANE TRAŽBINE</w:t>
      </w:r>
    </w:p>
    <w:p w:rsidRDefault="000B00CB" w:rsidP="000B00CB" w:rsidR="000B00C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 ISPITNOM ROČIŠTU</w:t>
      </w:r>
    </w:p>
    <w:p w:rsidRDefault="000B00CB" w:rsidP="000B00CB" w:rsidR="000B00C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održanom 14. veljače 2019.</w:t>
      </w:r>
    </w:p>
    <w:p w:rsidRDefault="000B00CB" w:rsidP="000B00CB" w:rsidR="000B00C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stečajnom postupku nad dužnikom</w:t>
      </w:r>
    </w:p>
    <w:p w:rsidRDefault="000B00CB" w:rsidP="000B00CB" w:rsidR="000B00C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IZI-COMMERCE d.o.o. Mursko Središće,</w:t>
      </w:r>
    </w:p>
    <w:p w:rsidRDefault="000B00CB" w:rsidP="000B00CB" w:rsidR="000B00CB">
      <w:pPr>
        <w:jc w:val="center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Frankopanska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8, OIB: 18767390443</w:t>
      </w:r>
    </w:p>
    <w:p w:rsidRDefault="000B00CB" w:rsidP="000B00CB" w:rsidR="000B00CB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00CB" w:rsidP="000B00CB" w:rsidR="000B00C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B00CB" w:rsidP="000B00CB" w:rsidR="000B00CB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I</w:t>
      </w:r>
      <w:r>
        <w:rPr>
          <w:rFonts w:hAnsi="Times New Roman" w:ascii="Times New Roman"/>
          <w:b/>
          <w:szCs w:val="24"/>
          <w:lang w:val="hr-HR"/>
        </w:rPr>
        <w:tab/>
        <w:t>UTVRĐUJU SE SLJEDEĆE TRAŽBINE:</w:t>
      </w:r>
    </w:p>
    <w:p w:rsidRDefault="000B00CB" w:rsidP="000B00CB" w:rsidR="000B00CB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  <w:t>PRVI VIŠI ISPLATNI RED:</w:t>
      </w: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485"/>
        <w:gridCol w:w="1732"/>
        <w:gridCol w:w="1386"/>
        <w:gridCol w:w="1427"/>
      </w:tblGrid>
      <w:tr w:rsidTr="000B00CB" w:rsidR="000B00CB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Redni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0B00CB" w:rsidR="000B00CB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RH,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Ministarstvo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financija</w:t>
            </w:r>
            <w:proofErr w:type="spellEnd"/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doprinosi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koji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nisu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plaćeni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iz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place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plaće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204.839,84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204.839,84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0B00CB" w:rsidP="000B00CB" w:rsidR="000B00CB">
      <w:pPr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ind w:firstLine="708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DRUGI VIŠI ISPLATNI RED:</w:t>
      </w:r>
    </w:p>
    <w:p w:rsidRDefault="000B00CB" w:rsidP="000B00CB" w:rsidR="000B00CB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811"/>
        <w:gridCol w:w="1610"/>
        <w:gridCol w:w="1732"/>
        <w:gridCol w:w="1386"/>
        <w:gridCol w:w="1427"/>
      </w:tblGrid>
      <w:tr w:rsidTr="000B00CB" w:rsidR="000B00CB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Redni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0B00CB" w:rsidR="000B00CB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HRVATSKE ŠUME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d.o.o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Kneza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Branimira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1, OIB: 69693144506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Potraživanje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temeljem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pravomoćne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ovršne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odluke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TS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Vžd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posl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</w:t>
            </w:r>
            <w:proofErr w:type="gram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br</w:t>
            </w:r>
            <w:proofErr w:type="gram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. Pl-18/12 od 22.08.2016.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16.301,70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16.301,70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B00CB" w:rsidR="000B00CB">
        <w:trPr>
          <w:trHeight w:val="190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HRVATSKI TELEKOM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d.d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R.F.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Mihanovića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9, OIB: 81793146560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Izvršene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telekomunik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usluge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obračun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135.765,12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135.765,12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B00CB" w:rsidR="000B00CB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lastRenderedPageBreak/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RH,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Ministarstvo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financija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Porezna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uprava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Porezni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carinski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dug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2.667,37 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2.667,37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B00CB" w:rsidR="000B00CB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</w:p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GKP ČAKOM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d.o.o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Mihovljan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Mihovljanska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10, OIB: 14001865632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Izvršene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komunalne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usluge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obračun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1.157,64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1.157,64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B00CB" w:rsidR="000B00CB">
        <w:trPr>
          <w:trHeight w:val="200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HRVATSKO DRUŠTVO SKLADATELJA,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Berislavićeva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9, OIB: 5666895698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Naknada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za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javno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korištenje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autorskih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glazbenih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djela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518,80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518,80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B00CB" w:rsidR="000B00CB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GORENJE ZAGREB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d.o.o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Slavonska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avenija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26/4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Isporučena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roba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priloženom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kupoprodajnom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ugovoru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14.538.754,32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14.538.754,32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B00CB" w:rsidR="000B00CB">
        <w:trPr>
          <w:trHeight w:val="1771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MEĐIMURJE PLIN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d.o.o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Čakovec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Obrtnička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4, OIB: 29035933600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Izvršene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usluge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montaže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plinskih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brojila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obračun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221,84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221,84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B00CB" w:rsidR="000B00CB">
        <w:trPr>
          <w:trHeight w:val="184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RH,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Ministarstvo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financija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Porezna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uprava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,</w:t>
            </w:r>
          </w:p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Porezni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dug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neisplaćeni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doprinosi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97.130,01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97.130,01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B00CB" w:rsidR="000B00CB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B00CB" w:rsidR="000B00CB">
            <w:pP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B00CB" w:rsidR="000B00CB">
            <w:pP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B00CB" w:rsidR="000B00CB">
            <w:pP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14.792.516,80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14.792.516,80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B00CB" w:rsidR="000B00CB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0B00CB" w:rsidP="000B00CB" w:rsidR="000B00CB">
      <w:pPr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Varaždinu 14. ožujka 2019.</w:t>
      </w:r>
    </w:p>
    <w:p w:rsidRDefault="000B00CB" w:rsidP="000B00CB" w:rsidR="000B00C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B00CB" w:rsidP="000B00CB" w:rsidR="000B00C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Sudac:</w:t>
      </w:r>
    </w:p>
    <w:p w:rsidRDefault="000B00CB" w:rsidP="000B00CB" w:rsidR="000B00C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Marija Levanić-Škerbić</w:t>
      </w:r>
    </w:p>
    <w:p w:rsidRDefault="000B00CB" w:rsidP="000B00CB" w:rsidR="000B00C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00CB" w:rsidP="000B00CB" w:rsidR="000B00C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sectPr w:rsidSect="0032366B" w:rsidR="000B00CB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0CB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00CB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widowControl/>
      <w:snapToGrid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widowControl/>
      <w:snapToGrid/>
      <w:spacing w:after="240"/>
      <w:outlineLvl w:val="1"/>
    </w:pPr>
    <w:rPr>
      <w:rFonts w:cstheme="minorBidi" w:eastAsiaTheme="minorHAnsi" w:hAnsi="Times New Roman" w:asci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widowControl/>
      <w:snapToGrid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widowControl/>
      <w:snapToGri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widowControl/>
      <w:snapToGri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widowControl/>
      <w:snapToGri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widowControl/>
      <w:snapToGri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widowControl/>
      <w:snapToGri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widowControl/>
      <w:snapToGri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widowControl/>
      <w:snapToGrid/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widowControl/>
      <w:snapToGrid/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widowControl/>
      <w:numPr>
        <w:numId w:val="4"/>
      </w:numPr>
      <w:snapToGrid/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widowControl/>
      <w:snapToGrid/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widowControl/>
      <w:numPr>
        <w:numId w:val="19"/>
      </w:numPr>
      <w:snapToGrid/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widowControl/>
      <w:snapToGrid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widowControl/>
      <w:snapToGrid/>
      <w:spacing w:after="120" w:before="600"/>
    </w:pPr>
    <w:rPr>
      <w:rFonts w:cstheme="minorBidi" w:eastAsiaTheme="minorHAnsi" w:hAnsi="Times New Roman" w:asci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widowControl/>
      <w:tabs>
        <w:tab w:pos="9072" w:val="right"/>
      </w:tabs>
      <w:snapToGrid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widowControl/>
      <w:numPr>
        <w:numId w:val="20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widowControl/>
      <w:numPr>
        <w:numId w:val="21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widowControl/>
      <w:snapToGrid/>
      <w:spacing w:after="60"/>
    </w:pPr>
    <w:rPr>
      <w:rFonts w:cstheme="minorBidi" w:eastAsiaTheme="minorHAnsi"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widowControl/>
      <w:tabs>
        <w:tab w:pos="9072" w:val="right"/>
      </w:tabs>
      <w:snapToGrid/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widowControl/>
      <w:pBdr>
        <w:bottom w:space="4" w:sz="4" w:themeColor="accent1" w:color="4F81BD" w:val="single"/>
      </w:pBdr>
      <w:snapToGrid/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widowControl/>
      <w:numPr>
        <w:numId w:val="37"/>
      </w:numPr>
      <w:snapToGrid/>
      <w:spacing w:before="60"/>
    </w:pPr>
    <w:rPr>
      <w:rFonts w:cstheme="minorBidi" w:hAnsi="Times New Roman" w:ascii="Times New Roman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widowControl/>
      <w:snapToGrid/>
      <w:spacing w:before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widowControl/>
      <w:snapToGrid/>
      <w:spacing w:afterAutospacing="true" w:after="100" w:beforeAutospacing="true" w:before="100"/>
    </w:pPr>
    <w:rPr>
      <w:rFonts w:cstheme="minorBidi" w:eastAsiaTheme="minorHAnsi" w:hAnsi="Times New Roman" w:ascii="Times New Roman"/>
      <w:szCs w:val="24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widowControl/>
      <w:snapToGrid/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widowControl/>
      <w:snapToGrid/>
    </w:pPr>
    <w:rPr>
      <w:rFonts w:cstheme="minorBidi" w:hAnsi="Times New Roman" w:ascii="Times New Roman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widowControl/>
      <w:numPr>
        <w:numId w:val="41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widowControl/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widowControl/>
      <w:numPr>
        <w:numId w:val="42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widowControl/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widowControl/>
      <w:numPr>
        <w:numId w:val="43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widowControl/>
      <w:numPr>
        <w:numId w:val="44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widowControl/>
      <w:snapToGrid/>
      <w:spacing w:after="240"/>
      <w:jc w:val="right"/>
    </w:pPr>
    <w:rPr>
      <w:rFonts w:cstheme="minorBidi" w:eastAsiaTheme="minorHAnsi" w:hAnsi="Times New Roman" w:asci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i/>
      <w:iCs/>
      <w:color w:themeColor="text1" w:val="000000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widowControl/>
      <w:numPr>
        <w:numId w:val="15"/>
      </w:numPr>
      <w:snapToGrid/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widowControl/>
      <w:snapToGrid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Naziv" w:type="paragraph">
    <w:name w:val="Sud_Naziv"/>
    <w:basedOn w:val="Normal"/>
    <w:rsid w:val="00EB0D4C"/>
    <w:pPr>
      <w:widowControl/>
      <w:snapToGrid/>
    </w:pPr>
    <w:rPr>
      <w:rFonts w:cstheme="minorBidi" w:eastAsiaTheme="minorHAnsi" w:hAnsi="Times New Roman" w:ascii="Times New Roman"/>
      <w:b/>
      <w:noProof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widowControl/>
      <w:snapToGrid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widowControl/>
      <w:snapToGrid/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widowControl/>
      <w:snapToGrid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widowControl/>
      <w:snapToGrid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widowControl/>
      <w:snapToGrid/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widowControl/>
      <w:snapToGrid/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widowControl/>
      <w:numPr>
        <w:ilvl w:val="1"/>
      </w:numPr>
      <w:snapToGri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widowControl/>
      <w:snapToGrid/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widowControl/>
      <w:pBdr>
        <w:bottom w:space="4" w:sz="8" w:themeColor="accent1" w:color="4F81BD" w:val="single"/>
      </w:pBdr>
      <w:snapToGri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widowControl/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napToGrid/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Cs w:val="24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widowControl/>
      <w:snapToGrid/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widowControl/>
      <w:snapToGrid/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widowControl/>
      <w:snapToGrid/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widowControl/>
      <w:snapToGrid/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widowControl/>
      <w:snapToGrid/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widowControl/>
      <w:snapToGrid/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widowControl/>
      <w:snapToGrid/>
    </w:pPr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widowControl/>
      <w:snapToGrid/>
    </w:pPr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i/>
      <w:iCs/>
      <w:szCs w:val="24"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widowControl/>
      <w:snapToGrid/>
    </w:pPr>
    <w:rPr>
      <w:rFonts w:eastAsiaTheme="minorHAnsi" w:cs="Consolas" w:hAnsi="Consolas" w:ascii="Consolas"/>
      <w:sz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widowControl/>
      <w:snapToGrid/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widowControl/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napToGrid/>
      <w:ind w:hanging="1134" w:left="1134"/>
    </w:pPr>
    <w:rPr>
      <w:rFonts w:cstheme="majorBidi" w:eastAsiaTheme="majorEastAsia" w:hAnsiTheme="majorHAnsi" w:asciiTheme="majorHAnsi"/>
      <w:szCs w:val="24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widowControl/>
      <w:snapToGrid/>
    </w:pPr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widowControl/>
      <w:snapToGrid/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widowControl/>
      <w:snapToGrid/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widowControl/>
      <w:snapToGrid/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widowControl/>
      <w:snapToGrid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widowControl/>
      <w:snapToGrid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widowControl/>
      <w:snapToGrid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widowControl/>
      <w:snapToGrid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widowControl/>
      <w:snapToGrid/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widowControl/>
      <w:snapToGrid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widowControl/>
      <w:snapToGrid/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widowControl/>
      <w:snapToGrid/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widowControl/>
      <w:tabs>
        <w:tab w:pos="1560" w:val="left"/>
      </w:tabs>
      <w:snapToGrid/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00CB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widowControl/>
      <w:snapToGrid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widowControl/>
      <w:snapToGrid/>
      <w:spacing w:after="240"/>
      <w:outlineLvl w:val="1"/>
    </w:pPr>
    <w:rPr>
      <w:rFonts w:ascii="Times New Roman" w:cstheme="minorBidi" w:eastAsiaTheme="minorHAnsi" w:hAns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widowControl/>
      <w:snapToGrid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widowControl/>
      <w:snapToGri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widowControl/>
      <w:snapToGri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widowControl/>
      <w:snapToGri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widowControl/>
      <w:snapToGri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widowControl/>
      <w:snapToGri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widowControl/>
      <w:snapToGri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widowControl/>
      <w:snapToGrid/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widowControl/>
      <w:snapToGrid/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widowControl/>
      <w:numPr>
        <w:numId w:val="4"/>
      </w:numPr>
      <w:snapToGrid/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widowControl/>
      <w:snapToGrid/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widowControl/>
      <w:numPr>
        <w:numId w:val="19"/>
      </w:numPr>
      <w:snapToGrid/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widowControl/>
      <w:snapToGrid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widowControl/>
      <w:snapToGrid/>
      <w:spacing w:after="120" w:before="600"/>
    </w:pPr>
    <w:rPr>
      <w:rFonts w:ascii="Times New Roman" w:cstheme="minorBidi" w:eastAsiaTheme="minorHAnsi" w:hAns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widowControl/>
      <w:tabs>
        <w:tab w:pos="9072" w:val="right"/>
      </w:tabs>
      <w:snapToGrid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widowControl/>
      <w:numPr>
        <w:numId w:val="20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widowControl/>
      <w:numPr>
        <w:numId w:val="21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widowControl/>
      <w:snapToGrid/>
      <w:spacing w:after="60"/>
    </w:pPr>
    <w:rPr>
      <w:rFonts w:ascii="Times New Roman" w:cstheme="minorBidi" w:eastAsiaTheme="minorHAnsi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widowControl/>
      <w:tabs>
        <w:tab w:pos="9072" w:val="right"/>
      </w:tabs>
      <w:snapToGrid/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widowControl/>
      <w:pBdr>
        <w:bottom w:color="4F81BD" w:space="4" w:sz="4" w:themeColor="accent1" w:val="single"/>
      </w:pBdr>
      <w:snapToGrid/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widowControl/>
      <w:numPr>
        <w:numId w:val="37"/>
      </w:numPr>
      <w:snapToGrid/>
      <w:spacing w:before="60"/>
    </w:pPr>
    <w:rPr>
      <w:rFonts w:ascii="Times New Roman" w:cstheme="minorBidi" w:hAnsi="Times New Roman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widowControl/>
      <w:snapToGrid/>
      <w:spacing w:before="120"/>
    </w:pPr>
    <w:rPr>
      <w:rFonts w:ascii="Times New Roman" w:cstheme="minorBidi" w:eastAsiaTheme="minorHAnsi" w:hAnsi="Times New Roman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widowControl/>
      <w:snapToGrid/>
      <w:spacing w:after="100" w:afterAutospacing="1" w:before="100" w:beforeAutospacing="1"/>
    </w:pPr>
    <w:rPr>
      <w:rFonts w:ascii="Times New Roman" w:cstheme="minorBidi" w:eastAsiaTheme="minorHAnsi" w:hAnsi="Times New Roman"/>
      <w:szCs w:val="24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widowControl/>
      <w:snapToGrid/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widowControl/>
      <w:snapToGrid/>
    </w:pPr>
    <w:rPr>
      <w:rFonts w:ascii="Times New Roman" w:cstheme="minorBidi" w:hAnsi="Times New Roman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widowControl/>
      <w:numPr>
        <w:numId w:val="41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widowControl/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widowControl/>
      <w:numPr>
        <w:numId w:val="42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widowControl/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widowControl/>
      <w:numPr>
        <w:numId w:val="43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widowControl/>
      <w:numPr>
        <w:numId w:val="44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widowControl/>
      <w:snapToGrid/>
      <w:spacing w:after="240"/>
      <w:jc w:val="right"/>
    </w:pPr>
    <w:rPr>
      <w:rFonts w:ascii="Times New Roman" w:cstheme="minorBidi" w:eastAsiaTheme="minorHAnsi" w:hAns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i/>
      <w:iCs/>
      <w:color w:themeColor="text1" w:val="000000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widowControl/>
      <w:numPr>
        <w:numId w:val="15"/>
      </w:numPr>
      <w:snapToGrid/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widowControl/>
      <w:snapToGrid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Naziv" w:type="paragraph">
    <w:name w:val="Sud_Naziv"/>
    <w:basedOn w:val="Normal"/>
    <w:rsid w:val="00EB0D4C"/>
    <w:pPr>
      <w:widowControl/>
      <w:snapToGrid/>
    </w:pPr>
    <w:rPr>
      <w:rFonts w:ascii="Times New Roman" w:cstheme="minorBidi" w:eastAsiaTheme="minorHAnsi" w:hAnsi="Times New Roman"/>
      <w:b/>
      <w:noProof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widowControl/>
      <w:snapToGrid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widowControl/>
      <w:snapToGrid/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widowControl/>
      <w:snapToGrid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widowControl/>
      <w:snapToGrid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widowControl/>
      <w:snapToGrid/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widowControl/>
      <w:snapToGrid/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widowControl/>
      <w:numPr>
        <w:ilvl w:val="1"/>
      </w:numPr>
      <w:snapToGri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widowControl/>
      <w:snapToGrid/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widowControl/>
      <w:pBdr>
        <w:bottom w:color="4F81BD" w:space="4" w:sz="8" w:themeColor="accent1" w:val="single"/>
      </w:pBdr>
      <w:snapToGri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widowControl/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napToGrid/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Cs w:val="24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widowControl/>
      <w:snapToGrid/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widowControl/>
      <w:snapToGrid/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widowControl/>
      <w:snapToGrid/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widowControl/>
      <w:snapToGrid/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widowControl/>
      <w:snapToGrid/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widowControl/>
      <w:snapToGrid/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widowControl/>
      <w:snapToGrid/>
    </w:pPr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widowControl/>
      <w:snapToGrid/>
    </w:pPr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i/>
      <w:iCs/>
      <w:szCs w:val="24"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widowControl/>
      <w:snapToGrid/>
    </w:pPr>
    <w:rPr>
      <w:rFonts w:ascii="Consolas" w:cs="Consolas" w:eastAsiaTheme="minorHAnsi" w:hAnsi="Consolas"/>
      <w:sz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widowControl/>
      <w:snapToGrid/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widowControl/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napToGrid/>
      <w:ind w:hanging="1134" w:left="1134"/>
    </w:pPr>
    <w:rPr>
      <w:rFonts w:asciiTheme="majorHAnsi" w:cstheme="majorBidi" w:eastAsiaTheme="majorEastAsia" w:hAnsiTheme="majorHAnsi"/>
      <w:szCs w:val="24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widowControl/>
      <w:snapToGrid/>
    </w:pPr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widowControl/>
      <w:snapToGrid/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widowControl/>
      <w:snapToGrid/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widowControl/>
      <w:snapToGrid/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widowControl/>
      <w:snapToGrid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widowControl/>
      <w:snapToGrid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widowControl/>
      <w:snapToGrid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widowControl/>
      <w:snapToGrid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widowControl/>
      <w:snapToGrid/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widowControl/>
      <w:snapToGrid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widowControl/>
      <w:snapToGrid/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widowControl/>
      <w:snapToGrid/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widowControl/>
      <w:tabs>
        <w:tab w:pos="1560" w:val="left"/>
      </w:tabs>
      <w:snapToGrid/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22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St-1118/2016-30</izvorni_sadrzaj>
    <derivirana_varijabla naziv="DomainObject.Oznaka_1">St-1118/2016-30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IZI-COMMERCE društvo s ograničenom odgovornošću za trgovinu, usluge i uvoz-izvoz</izvorni_sadrzaj>
    <derivirana_varijabla naziv="DomainObject.Predmet.ProtustrankaFormated_1">  IZI-COMMERCE društvo s ograničenom odgovornošću za trgovinu, usluge i uvoz-izvoz</derivirana_varijabla>
  </DomainObject.Predmet.ProtustrankaFormated>
  <DomainObject.Predmet.ProtustrankaFormatedOIB>
    <izvorni_sadrzaj>  IZI-COMMERCE društvo s ograničenom odgovornošću za trgovinu, usluge i uvoz-izvoz, OIB 18767390443</izvorni_sadrzaj>
    <derivirana_varijabla naziv="DomainObject.Predmet.ProtustrankaFormatedOIB_1">  IZI-COMMERCE društvo s ograničenom odgovornošću za trgovinu, usluge i uvoz-izvoz, OIB 18767390443</derivirana_varijabla>
  </DomainObject.Predmet.ProtustrankaFormatedOIB>
  <DomainObject.Predmet.ProtustrankaFormatedWithAdress>
    <izvorni_sadrzaj> IZI-COMMERCE društvo s ograničenom odgovornošću za trgovinu, usluge i uvoz-izvoz, Frankopanska 8, 40315 Mursko Središće</izvorni_sadrzaj>
    <derivirana_varijabla naziv="DomainObject.Predmet.ProtustrankaFormatedWithAdress_1"> IZI-COMMERCE društvo s ograničenom odgovornošću za trgovinu, usluge i uvoz-izvoz, Frankopanska 8, 40315 Mursko Središće</derivirana_varijabla>
  </DomainObject.Predmet.ProtustrankaFormatedWithAdress>
  <DomainObject.Predmet.ProtustrankaFormatedWithAdressOIB>
    <izvorni_sadrzaj> IZI-COMMERCE društvo s ograničenom odgovornošću za trgovinu, usluge i uvoz-izvoz, OIB 18767390443, Frankopanska 8, 40315 Mursko Središće</izvorni_sadrzaj>
    <derivirana_varijabla naziv="DomainObject.Predmet.ProtustrankaFormatedWithAdressOIB_1"> IZI-COMMERCE društvo s ograničenom odgovornošću za trgovinu, usluge i uvoz-izvoz, OIB 18767390443, Frankopanska 8, 40315 Mursko Središće</derivirana_varijabla>
  </DomainObject.Predmet.ProtustrankaFormatedWithAdressOIB>
  <DomainObject.Predmet.ProtustrankaWithAdress>
    <izvorni_sadrzaj>IZI-COMMERCE društvo s ograničenom odgovornošću za trgovinu, usluge i uvoz-izvoz Frankopanska 8, 40315 Mursko Središće</izvorni_sadrzaj>
    <derivirana_varijabla naziv="DomainObject.Predmet.ProtustrankaWithAdress_1">IZI-COMMERCE društvo s ograničenom odgovornošću za trgovinu, usluge i uvoz-izvoz Frankopanska 8, 40315 Mursko Središće</derivirana_varijabla>
  </DomainObject.Predmet.ProtustrankaWithAdress>
  <DomainObject.Predmet.ProtustrankaWithAdressOIB>
    <izvorni_sadrzaj>IZI-COMMERCE društvo s ograničenom odgovornošću za trgovinu, usluge i uvoz-izvoz, OIB 18767390443, Frankopanska 8, 40315 Mursko Središće</izvorni_sadrzaj>
    <derivirana_varijabla naziv="DomainObject.Predmet.ProtustrankaWithAdressOIB_1">IZI-COMMERCE društvo s ograničenom odgovornošću za trgovinu, usluge i uvoz-izvoz, OIB 18767390443, Frankopanska 8, 40315 Mursko Središće</derivirana_varijabla>
  </DomainObject.Predmet.ProtustrankaWithAdressOIB>
  <DomainObject.Predmet.ProtustrankaNazivFormated>
    <izvorni_sadrzaj>IZI-COMMERCE društvo s ograničenom odgovornošću za trgovinu, usluge i uvoz-izvoz</izvorni_sadrzaj>
    <derivirana_varijabla naziv="DomainObject.Predmet.ProtustrankaNazivFormated_1">IZI-COMMERCE društvo s ograničenom odgovornošću za trgovinu, usluge i uvoz-izvoz</derivirana_varijabla>
  </DomainObject.Predmet.ProtustrankaNazivFormated>
  <DomainObject.Predmet.ProtustrankaNazivFormatedOIB>
    <izvorni_sadrzaj>IZI-COMMERCE društvo s ograničenom odgovornošću za trgovinu, usluge i uvoz-izvoz, OIB 18767390443</izvorni_sadrzaj>
    <derivirana_varijabla naziv="DomainObject.Predmet.ProtustrankaNazivFormatedOIB_1">IZI-COMMERCE društvo s ograničenom odgovornošću za trgovinu, usluge i uvoz-izvoz, OIB 18767390443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250770.47</izvorni_sadrzaj>
    <derivirana_varijabla naziv="DomainObject.Predmet.TrenutnaVrijednost_1">250770.47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IZI-COMMERCE društvo s ograničenom odgovornošću za trgovinu, usluge i uvoz-izvoz</item>
    </izvorni_sadrzaj>
    <derivirana_varijabla naziv="DomainObject.Predmet.ProtuStrankaListFormated_1">
      <item>IZI-COMMERCE društvo s ograničenom odgovornošću za trgovinu, usluge i uvoz-izvoz</item>
    </derivirana_varijabla>
  </DomainObject.Predmet.ProtuStrankaListFormated>
  <DomainObject.Predmet.ProtuStrankaListFormatedOIB>
    <izvorni_sadrzaj>
      <item>IZI-COMMERCE društvo s ograničenom odgovornošću za trgovinu, usluge i uvoz-izvoz, OIB 18767390443</item>
    </izvorni_sadrzaj>
    <derivirana_varijabla naziv="DomainObject.Predmet.ProtuStrankaListFormatedOIB_1">
      <item>IZI-COMMERCE društvo s ograničenom odgovornošću za trgovinu, usluge i uvoz-izvoz, OIB 18767390443</item>
    </derivirana_varijabla>
  </DomainObject.Predmet.ProtuStrankaListFormatedOIB>
  <DomainObject.Predmet.ProtuStrankaListFormatedWithAdress>
    <izvorni_sadrzaj>
      <item>IZI-COMMERCE društvo s ograničenom odgovornošću za trgovinu, usluge i uvoz-izvoz, Frankopanska 8, 40315 Mursko Središće</item>
    </izvorni_sadrzaj>
    <derivirana_varijabla naziv="DomainObject.Predmet.ProtuStrankaListFormatedWithAdress_1">
      <item>IZI-COMMERCE društvo s ograničenom odgovornošću za trgovinu, usluge i uvoz-izvoz, Frankopanska 8, 40315 Mursko Središće</item>
    </derivirana_varijabla>
  </DomainObject.Predmet.ProtuStrankaListFormatedWithAdress>
  <DomainObject.Predmet.ProtuStrankaListFormatedWithAdressOIB>
    <izvorni_sadrzaj>
      <item>IZI-COMMERCE društvo s ograničenom odgovornošću za trgovinu, usluge i uvoz-izvoz, OIB 18767390443, Frankopanska 8, 40315 Mursko Središće</item>
    </izvorni_sadrzaj>
    <derivirana_varijabla naziv="DomainObject.Predmet.ProtuStrankaListFormatedWithAdressOIB_1">
      <item>IZI-COMMERCE društvo s ograničenom odgovornošću za trgovinu, usluge i uvoz-izvoz, OIB 18767390443, Frankopanska 8, 40315 Mursko Središće</item>
    </derivirana_varijabla>
  </DomainObject.Predmet.ProtuStrankaListFormatedWithAdressOIB>
  <DomainObject.Predmet.ProtuStrankaListNazivFormated>
    <izvorni_sadrzaj>
      <item>IZI-COMMERCE društvo s ograničenom odgovornošću za trgovinu, usluge i uvoz-izvoz</item>
    </izvorni_sadrzaj>
    <derivirana_varijabla naziv="DomainObject.Predmet.ProtuStrankaListNazivFormated_1">
      <item>IZI-COMMERCE društvo s ograničenom odgovornošću za trgovinu, usluge i uvoz-izvoz</item>
    </derivirana_varijabla>
  </DomainObject.Predmet.ProtuStrankaListNazivFormated>
  <DomainObject.Predmet.ProtuStrankaListNazivFormatedOIB>
    <izvorni_sadrzaj>
      <item>IZI-COMMERCE društvo s ograničenom odgovornošću za trgovinu, usluge i uvoz-izvoz, OIB 18767390443</item>
    </izvorni_sadrzaj>
    <derivirana_varijabla naziv="DomainObject.Predmet.ProtuStrankaListNazivFormatedOIB_1">
      <item>IZI-COMMERCE društvo s ograničenom odgovornošću za trgovinu, usluge i uvoz-izvoz, OIB 18767390443</item>
    </derivirana_varijabla>
  </DomainObject.Predmet.ProtuStrankaListNazivFormatedOIB>
  <DomainObject.Predmet.OstaliListFormated>
    <izvorni_sadrzaj>
      <item>Sudski registar</item>
      <item>e-oglasna ploča</item>
      <item>Ivan Mikulić</item>
      <item>Ivan Bobičanec</item>
      <item>Odvjetnica Kristina Cezner Bujan, za Gorenje Zagreb d.o.o.</item>
      <item>Miroslav Lovreković</item>
    </izvorni_sadrzaj>
    <derivirana_varijabla naziv="DomainObject.Predmet.OstaliListFormated_1">
      <item>Sudski registar</item>
      <item>e-oglasna ploča</item>
      <item>Ivan Mikulić</item>
      <item>Ivan Bobičanec</item>
      <item>Odvjetnica Kristina Cezner Bujan, za Gorenje Zagreb d.o.o.</item>
      <item>Miroslav Lovreković</item>
    </derivirana_varijabla>
  </DomainObject.Predmet.OstaliListFormated>
  <DomainObject.Predmet.OstaliListFormatedOIB>
    <izvorni_sadrzaj>
      <item>Sudski registar</item>
      <item>e-oglasna ploča</item>
      <item>Ivan Mikulić, OIB 56771083355</item>
      <item>Ivan Bobičanec, OIB 04814927713</item>
      <item>Odvjetnica Kristina Cezner Bujan, za Gorenje Zagreb d.o.o.</item>
      <item>Miroslav Lovreković</item>
    </izvorni_sadrzaj>
    <derivirana_varijabla naziv="DomainObject.Predmet.OstaliListFormatedOIB_1">
      <item>Sudski registar</item>
      <item>e-oglasna ploča</item>
      <item>Ivan Mikulić, OIB 56771083355</item>
      <item>Ivan Bobičanec, OIB 04814927713</item>
      <item>Odvjetnica Kristina Cezner Bujan, za Gorenje Zagreb d.o.o.</item>
      <item>Miroslav Lovreković</item>
    </derivirana_varijabla>
  </DomainObject.Predmet.OstaliListFormatedOIB>
  <DomainObject.Predmet.OstaliListFormatedWithAdress>
    <izvorni_sadrzaj>
      <item>Sudski registar</item>
      <item>e-oglasna ploča</item>
      <item>Ivan Mikulić, Frankopanska Ulica 39, 40315 Peklenica</item>
      <item>Ivan Bobičanec, Rade Končara 5, 40315 Mursko Središće</item>
      <item>Odvjetnica Kristina Cezner Bujan, za Gorenje Zagreb d.o.o.</item>
      <item>Miroslav Lovreković, K. Heruca 81, 48260 Križevci</item>
    </izvorni_sadrzaj>
    <derivirana_varijabla naziv="DomainObject.Predmet.OstaliListFormatedWithAdress_1">
      <item>Sudski registar</item>
      <item>e-oglasna ploča</item>
      <item>Ivan Mikulić, Frankopanska Ulica 39, 40315 Peklenica</item>
      <item>Ivan Bobičanec, Rade Končara 5, 40315 Mursko Središće</item>
      <item>Odvjetnica Kristina Cezner Bujan, za Gorenje Zagreb d.o.o.</item>
      <item>Miroslav Lovreković, K. Heruca 81, 48260 Križevci</item>
    </derivirana_varijabla>
  </DomainObject.Predmet.OstaliListFormatedWithAdress>
  <DomainObject.Predmet.OstaliListFormatedWithAdressOIB>
    <izvorni_sadrzaj>
      <item>Sudski registar</item>
      <item>e-oglasna ploča</item>
      <item>Ivan Mikulić, OIB 56771083355, Frankopanska Ulica 39, 40315 Peklenica</item>
      <item>Ivan Bobičanec, OIB 04814927713, Rade Končara 5, 40315 Mursko Središće</item>
      <item>Odvjetnica Kristina Cezner Bujan, za Gorenje Zagreb d.o.o.</item>
      <item>Miroslav Lovreković, K. Heruca 81, 48260 Križevci</item>
    </izvorni_sadrzaj>
    <derivirana_varijabla naziv="DomainObject.Predmet.OstaliListFormatedWithAdressOIB_1">
      <item>Sudski registar</item>
      <item>e-oglasna ploča</item>
      <item>Ivan Mikulić, OIB 56771083355, Frankopanska Ulica 39, 40315 Peklenica</item>
      <item>Ivan Bobičanec, OIB 04814927713, Rade Končara 5, 40315 Mursko Središće</item>
      <item>Odvjetnica Kristina Cezner Bujan, za Gorenje Zagreb d.o.o.</item>
      <item>Miroslav Lovreković, K. Heruca 81, 48260 Križevci</item>
    </derivirana_varijabla>
  </DomainObject.Predmet.OstaliListFormatedWithAdressOIB>
  <DomainObject.Predmet.OstaliListNazivFormated>
    <izvorni_sadrzaj>
      <item>Sudski registar</item>
      <item>e-oglasna ploča</item>
      <item>Ivan Mikulić</item>
      <item>Ivan Bobičanec</item>
      <item>Odvjetnica Kristina Cezner Bujan, za Gorenje Zagreb d.o.o.</item>
      <item>Miroslav Lovreković</item>
    </izvorni_sadrzaj>
    <derivirana_varijabla naziv="DomainObject.Predmet.OstaliListNazivFormated_1">
      <item>Sudski registar</item>
      <item>e-oglasna ploča</item>
      <item>Ivan Mikulić</item>
      <item>Ivan Bobičanec</item>
      <item>Odvjetnica Kristina Cezner Bujan, za Gorenje Zagreb d.o.o.</item>
      <item>Miroslav Lovreković</item>
    </derivirana_varijabla>
  </DomainObject.Predmet.OstaliListNazivFormated>
  <DomainObject.Predmet.OstaliListNazivFormatedOIB>
    <izvorni_sadrzaj>
      <item>Sudski registar</item>
      <item>e-oglasna ploča</item>
      <item>Ivan Mikulić, OIB 56771083355</item>
      <item>Ivan Bobičanec, OIB 04814927713</item>
      <item>Odvjetnica Kristina Cezner Bujan, za Gorenje Zagreb d.o.o.</item>
      <item>Miroslav Lovreković</item>
    </izvorni_sadrzaj>
    <derivirana_varijabla naziv="DomainObject.Predmet.OstaliListNazivFormatedOIB_1">
      <item>Sudski registar</item>
      <item>e-oglasna ploča</item>
      <item>Ivan Mikulić, OIB 56771083355</item>
      <item>Ivan Bobičanec, OIB 04814927713</item>
      <item>Odvjetnica Kristina Cezner Bujan, za Gorenje Zagreb d.o.o.</item>
      <item>Miroslav Lovreković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St-1118/2016-30</izvorni_sadrzaj>
    <derivirana_varijabla naziv="DomainObject.PoslovniBrojDokumenta_1">St-1118/2016-30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IZI-COMMERCE društvo s ograničenom odgovornošću za trgovinu, usluge i uvoz-izvoz</izvorni_sadrzaj>
    <derivirana_varijabla naziv="DomainObject.Predmet.ProtustrankaIDrugi_1">IZI-COMMERCE društvo s ograničenom odgovornošću za trgovinu, usluge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IZI-COMMERCE društvo s ograničenom odgovornošću za trgovinu, usluge i uvoz-izvoz, OIB 18767390443, Frankopanska 8, 40315 Mursko Središće</izvorni_sadrzaj>
    <derivirana_varijabla naziv="DomainObject.Predmet.ProtustrankaIDrugiAdressOIB_1">IZI-COMMERCE društvo s ograničenom odgovornošću za trgovinu, usluge i uvoz-izvoz, OIB 18767390443, Frankopanska 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IZI-COMMERCE društvo s ograničenom odgovornošću za trgovinu, usluge i uvoz-izvoz</item>
      <item>Sudski registar</item>
      <item>e-oglasna ploča</item>
      <item>Ivan Mikulić</item>
      <item>Ivan Bobičanec</item>
      <item>Odvjetnica Kristina Cezner Bujan, za Gorenje Zagreb d.o.o.</item>
      <item>Miroslav Lovreković</item>
    </izvorni_sadrzaj>
    <derivirana_varijabla naziv="DomainObject.Predmet.SudioniciListNaziv_1">
      <item>Financijska agencija</item>
      <item>IZI-COMMERCE društvo s ograničenom odgovornošću za trgovinu, usluge i uvoz-izvoz</item>
      <item>Sudski registar</item>
      <item>e-oglasna ploča</item>
      <item>Ivan Mikulić</item>
      <item>Ivan Bobičanec</item>
      <item>Odvjetnica Kristina Cezner Bujan, za Gorenje Zagreb d.o.o.</item>
      <item>Miroslav Lovreković</item>
    </derivirana_varijabla>
  </DomainObject.Predmet.SudioniciListNaziv>
  <DomainObject.Predmet.SudioniciListAdressOIB>
    <izvorni_sadrzaj>
      <item>Financijska agencija, OIB 85821130368, Ulica grada Vukovara 70,10000 Zagreb</item>
      <item>IZI-COMMERCE društvo s ograničenom odgovornošću za trgovinu, usluge i uvoz-izvoz, OIB 18767390443, Frankopanska 8,40315 Mursko Središće</item>
      <item>Sudski registar</item>
      <item>e-oglasna ploča</item>
      <item>Ivan Mikulić, OIB 56771083355, Frankopanska Ulica 39,40315 Peklenica</item>
      <item>Ivan Bobičanec, OIB 04814927713, Rade Končara 5,40315 Mursko Središće</item>
      <item>Odvjetnica Kristina Cezner Bujan, za Gorenje Zagreb d.o.o.</item>
      <item>Miroslav Lovreković, K. Heruca 81,48260 Križevci</item>
    </izvorni_sadrzaj>
    <derivirana_varijabla naziv="DomainObject.Predmet.SudioniciListAdressOIB_1">
      <item>Financijska agencija, OIB 85821130368, Ulica grada Vukovara 70,10000 Zagreb</item>
      <item>IZI-COMMERCE društvo s ograničenom odgovornošću za trgovinu, usluge i uvoz-izvoz, OIB 18767390443, Frankopanska 8,40315 Mursko Središće</item>
      <item>Sudski registar</item>
      <item>e-oglasna ploča</item>
      <item>Ivan Mikulić, OIB 56771083355, Frankopanska Ulica 39,40315 Peklenica</item>
      <item>Ivan Bobičanec, OIB 04814927713, Rade Končara 5,40315 Mursko Središće</item>
      <item>Odvjetnica Kristina Cezner Bujan, za Gorenje Zagreb d.o.o.</item>
      <item>Miroslav Lovreković, K. Heruca 81,48260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5106B-12C8-42E1-8BAB-48CBE7D53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1644</properties:Characters>
  <properties:Lines>194</properties:Lines>
  <properties:Paragraphs>84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2019-03-14T12:17:00Z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St-1118/2016-30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