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0b0a" w14:paraId="8190b0a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359F6" w:rsidP="0076179C" w:rsidR="001359F6">
      <w:pPr>
        <w:rPr>
          <w:bCs/>
        </w:rPr>
      </w:pPr>
    </w:p>
    <w:p w:rsidRDefault="00110825" w:rsidP="0076179C" w:rsidR="00110825">
      <w:pPr>
        <w:rPr>
          <w:bCs/>
        </w:rPr>
      </w:pPr>
    </w:p>
    <w:p w:rsidRDefault="00110825" w:rsidP="0076179C" w:rsidR="00110825" w:rsidRPr="0076179C">
      <w:pPr>
        <w:rPr>
          <w:bCs/>
        </w:rPr>
      </w:pPr>
    </w:p>
    <w:p w:rsidRDefault="00B274D0" w:rsidP="00B274D0" w:rsidR="00B274D0" w:rsidRPr="00110825">
      <w:pPr>
        <w:jc w:val="center"/>
        <w:rPr>
          <w:bCs/>
        </w:rPr>
      </w:pPr>
      <w:r w:rsidRPr="00110825">
        <w:rPr>
          <w:bCs/>
        </w:rPr>
        <w:t>R E P U B L I K A    H R V A T S K A</w:t>
      </w:r>
    </w:p>
    <w:p w:rsidRDefault="00B274D0" w:rsidP="00B274D0" w:rsidR="00B274D0" w:rsidRPr="00110825">
      <w:pPr>
        <w:jc w:val="both"/>
      </w:pPr>
    </w:p>
    <w:p w:rsidRDefault="00B274D0" w:rsidP="00B274D0" w:rsidR="00B274D0" w:rsidRPr="00110825">
      <w:pPr>
        <w:pStyle w:val="Naslov1"/>
        <w:rPr>
          <w:b w:val="false"/>
          <w:sz w:val="24"/>
        </w:rPr>
      </w:pPr>
      <w:r w:rsidRPr="00110825">
        <w:rPr>
          <w:b w:val="false"/>
          <w:sz w:val="24"/>
        </w:rPr>
        <w:t>R  J  E  Š  E  NJ  E</w:t>
      </w:r>
    </w:p>
    <w:p w:rsidRDefault="00D510E6" w:rsidP="006463FA" w:rsidR="00D510E6" w:rsidRPr="00110825"/>
    <w:p w:rsidRDefault="006542F3" w:rsidP="006463FA" w:rsidR="006542F3">
      <w:pPr>
        <w:rPr>
          <w:sz w:val="22"/>
        </w:rPr>
      </w:pPr>
    </w:p>
    <w:p w:rsidRDefault="00110825" w:rsidP="006463FA" w:rsidR="00110825">
      <w:pPr>
        <w:rPr>
          <w:sz w:val="22"/>
        </w:rPr>
      </w:pPr>
    </w:p>
    <w:p w:rsidRDefault="00B274D0" w:rsidP="006542F3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110825">
        <w:t xml:space="preserve"> </w:t>
      </w:r>
      <w:r w:rsidR="00110825" w:rsidRPr="00803597">
        <w:t>TAMIRA društvo s ograničenom odgovornošću za proizvodnju i uzgoj uzgojno valjanih životinja u stečaju, Jurovec, Jurovec 3, OIB 43752691088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110825">
        <w:t>25</w:t>
      </w:r>
      <w:r w:rsidR="00EC198B">
        <w:t>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110825">
        <w:t>7. veljače</w:t>
      </w:r>
      <w:r w:rsidR="00EC198B">
        <w:t xml:space="preserve"> 2017</w:t>
      </w:r>
      <w:r w:rsidR="001330C0">
        <w:t>.</w:t>
      </w:r>
    </w:p>
    <w:p w:rsidRDefault="006542F3" w:rsidP="006542F3" w:rsidR="006542F3">
      <w:pPr>
        <w:ind w:firstLine="708"/>
        <w:jc w:val="both"/>
      </w:pPr>
    </w:p>
    <w:p w:rsidRDefault="00D510E6" w:rsidP="00234CDB" w:rsidR="00D510E6">
      <w:pPr>
        <w:jc w:val="both"/>
        <w:rPr>
          <w:sz w:val="22"/>
        </w:rPr>
      </w:pPr>
    </w:p>
    <w:p w:rsidRDefault="00110825" w:rsidP="00234CDB" w:rsidR="00110825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10825" w:rsidP="00B274D0" w:rsidR="00110825">
      <w:pPr>
        <w:jc w:val="center"/>
        <w:rPr>
          <w:sz w:val="22"/>
        </w:rPr>
      </w:pPr>
    </w:p>
    <w:p w:rsidRDefault="00EC198B" w:rsidP="00D879DB" w:rsidR="00EC19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606B8A">
        <w:t xml:space="preserve"> </w:t>
      </w:r>
      <w:r w:rsidR="00110825" w:rsidRPr="00803597">
        <w:t>TAMIRA društvo s ograničenom odgovornošću za proizvodnju i uzgoj uzgojno valjanih životinja u stečaju, Jurovec, Jurovec 3, OIB 43752691088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5A0DA0" w:rsidP="00B274D0" w:rsidR="005A0DA0">
      <w:pPr>
        <w:rPr>
          <w:sz w:val="22"/>
        </w:rPr>
      </w:pPr>
    </w:p>
    <w:p w:rsidRDefault="006542F3" w:rsidP="00B274D0" w:rsidR="006542F3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110825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110825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10825" w:rsidP="00110825" w:rsidR="00110825" w:rsidRPr="00110825">
      <w:pPr>
        <w:tabs>
          <w:tab w:pos="5400" w:val="left"/>
        </w:tabs>
        <w:rPr>
          <w:b/>
          <w:bCs/>
        </w:rPr>
      </w:pPr>
    </w:p>
    <w:p w:rsidRDefault="00606B8A" w:rsidR="00606B8A">
      <w:pPr>
        <w:rPr>
          <w:b/>
        </w:rPr>
      </w:pPr>
    </w:p>
    <w:tbl>
      <w:tblPr>
        <w:tblW w:type="auto" w:w="0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9"/>
        <w:gridCol w:w="2089"/>
        <w:gridCol w:w="1551"/>
        <w:gridCol w:w="1383"/>
        <w:gridCol w:w="1515"/>
        <w:gridCol w:w="1999"/>
        <w:gridCol w:w="1280"/>
      </w:tblGrid>
      <w:tr w:rsidTr="00D20C04" w:rsidR="00110825" w:rsidRPr="0099139B">
        <w:trPr>
          <w:trHeight w:val="1518"/>
        </w:trPr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Iznos prijavljene tražbine za I. viši ispl. Red </w:t>
            </w:r>
          </w:p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20C04" w:rsidR="00110825" w:rsidRPr="0099139B">
        <w:trPr>
          <w:trHeight w:val="1410"/>
        </w:trPr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 xml:space="preserve"> 1.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t xml:space="preserve">Republika Hrvatska, Ministarstvo financija, Porezna uprava, Područ. Ured Sjeverna Hrvatska                        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52634238587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Varaždin,</w:t>
            </w:r>
          </w:p>
          <w:p w:rsidRDefault="00110825" w:rsidP="00D20C04" w:rsidR="00110825" w:rsidRPr="0099139B">
            <w:pPr>
              <w:jc w:val="center"/>
            </w:pPr>
            <w:r w:rsidRPr="0099139B">
              <w:t xml:space="preserve">Graberje 1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162,07 kn</w:t>
            </w:r>
          </w:p>
          <w:p w:rsidRDefault="00110825" w:rsidP="00D20C04" w:rsidR="00110825" w:rsidRPr="0099139B">
            <w:pPr>
              <w:jc w:val="center"/>
            </w:pPr>
          </w:p>
          <w:p w:rsidRDefault="00110825" w:rsidP="00D20C04" w:rsidR="00110825" w:rsidRPr="0099139B">
            <w:pPr>
              <w:jc w:val="center"/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Porez i prirez na dohodak od nes. rada</w:t>
            </w:r>
          </w:p>
          <w:p w:rsidRDefault="00110825" w:rsidP="00D20C04" w:rsidR="00110825" w:rsidRPr="0099139B"/>
          <w:p w:rsidRDefault="00110825" w:rsidP="00D20C04" w:rsidR="00110825" w:rsidRPr="0099139B">
            <w:r w:rsidRPr="0099139B">
              <w:t xml:space="preserve">                            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162,07 kn</w:t>
            </w:r>
          </w:p>
          <w:p w:rsidRDefault="00110825" w:rsidP="00D20C04" w:rsidR="00110825" w:rsidRPr="0099139B">
            <w:pPr>
              <w:jc w:val="center"/>
            </w:pPr>
          </w:p>
        </w:tc>
      </w:tr>
      <w:tr w:rsidTr="00D20C04" w:rsidR="00110825" w:rsidRPr="0099139B">
        <w:trPr>
          <w:trHeight w:val="1167"/>
        </w:trPr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405,25  kn</w:t>
            </w:r>
          </w:p>
          <w:p w:rsidRDefault="00110825" w:rsidP="00D20C04" w:rsidR="00110825" w:rsidRPr="0099139B">
            <w:pPr>
              <w:jc w:val="center"/>
            </w:pPr>
          </w:p>
          <w:p w:rsidRDefault="00110825" w:rsidP="00D20C04" w:rsidR="00110825" w:rsidRPr="0099139B">
            <w:pPr>
              <w:jc w:val="center"/>
            </w:pPr>
          </w:p>
          <w:p w:rsidRDefault="00110825" w:rsidP="00D20C04" w:rsidR="00110825" w:rsidRPr="0099139B">
            <w:pPr>
              <w:jc w:val="center"/>
            </w:pPr>
          </w:p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Doprinos za  MO temeljem ind.kap.št. s osn. rada za posl. pravnu osobu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405,25  </w:t>
            </w:r>
          </w:p>
        </w:tc>
      </w:tr>
      <w:tr w:rsidTr="00D20C04" w:rsidR="00110825" w:rsidRPr="0099139B">
        <w:trPr>
          <w:trHeight w:val="987"/>
        </w:trPr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6.432,87 kn</w:t>
            </w:r>
          </w:p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Doprinos za MO  II. stup</w:t>
            </w:r>
          </w:p>
          <w:p w:rsidRDefault="00110825" w:rsidP="00D20C04" w:rsidR="00110825" w:rsidRPr="0099139B">
            <w:pPr>
              <w:jc w:val="center"/>
            </w:pPr>
            <w:r w:rsidRPr="0099139B">
              <w:t>po osnovi rada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6.432,87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 xml:space="preserve">1.214,83 kn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Dop. Za MO za osiguranike po osnovi rada za poslovnu pravnu osobu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1.214,83 kn 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19.298,50 kn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Doprinos za MO tem.gen.solid temeljem r.odnosa 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19.298,50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  <w:p w:rsidRDefault="00110825" w:rsidP="00D20C04" w:rsidR="00110825" w:rsidRPr="0099139B">
            <w:pPr>
              <w:jc w:val="center"/>
              <w:rPr>
                <w:b/>
              </w:rPr>
            </w:pPr>
          </w:p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 xml:space="preserve">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1.051,41</w:t>
            </w:r>
          </w:p>
          <w:p w:rsidRDefault="00110825" w:rsidP="00D20C04" w:rsidR="00110825" w:rsidRPr="0099139B">
            <w:pPr>
              <w:jc w:val="center"/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Doprinos za ZO za poslodavca pravnu osobu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1.051,41    </w:t>
            </w:r>
          </w:p>
        </w:tc>
      </w:tr>
      <w:tr w:rsidTr="00D20C04" w:rsidR="00110825" w:rsidRPr="0099139B">
        <w:trPr>
          <w:trHeight w:val="1360"/>
        </w:trPr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18.987,75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right"/>
              <w:rPr>
                <w:b/>
              </w:rPr>
            </w:pPr>
            <w:r w:rsidRPr="0099139B">
              <w:t>Doprinos za ZO na temelju r</w:t>
            </w:r>
            <w:r w:rsidRPr="0099139B">
              <w:rPr>
                <w:b/>
              </w:rPr>
              <w:t xml:space="preserve">. </w:t>
            </w:r>
            <w:r w:rsidRPr="0099139B">
              <w:t>odnosa</w:t>
            </w:r>
            <w:r w:rsidRPr="0099139B">
              <w:rPr>
                <w:b/>
              </w:rPr>
              <w:t xml:space="preserve">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18.987,75 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39,39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right"/>
            </w:pPr>
            <w:r w:rsidRPr="0099139B">
              <w:t>Dop. Za zašt. Zdravlja na radu za posl.pravnu osobu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39,39 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643,31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right"/>
            </w:pPr>
            <w:r w:rsidRPr="0099139B">
              <w:t>Dop. za ZO zaštita zdr. Po r. odnosu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643,31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137,79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right"/>
            </w:pPr>
            <w:r w:rsidRPr="0099139B">
              <w:t xml:space="preserve">Dop. za zapošljavanje od obveznog plaćanja pravne i fiz. Osobe 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>137,79</w:t>
            </w:r>
          </w:p>
        </w:tc>
      </w:tr>
      <w:tr w:rsidTr="00D20C04" w:rsidR="00110825" w:rsidRPr="0099139B"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/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>2.187,20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r w:rsidRPr="0099139B">
              <w:t>Dop.za zapošljav.</w:t>
            </w:r>
          </w:p>
        </w:tc>
        <w:tc>
          <w:tcPr>
            <w:tcW w:type="auto" w:w="0"/>
            <w:shd w:fill="auto" w:color="auto" w:val="clear"/>
          </w:tcPr>
          <w:p w:rsidRDefault="00110825" w:rsidP="00D20C04" w:rsidR="00110825" w:rsidRPr="0099139B">
            <w:pPr>
              <w:jc w:val="center"/>
            </w:pPr>
            <w:r w:rsidRPr="0099139B">
              <w:t xml:space="preserve">2.187,20 </w:t>
            </w:r>
          </w:p>
        </w:tc>
      </w:tr>
    </w:tbl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P="00110825" w:rsidR="00110825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110825" w:rsidP="00110825" w:rsidR="00110825" w:rsidRPr="00B274D0">
      <w:pPr>
        <w:rPr>
          <w:b/>
          <w:bCs/>
        </w:rPr>
      </w:pPr>
    </w:p>
    <w:p w:rsidRDefault="00110825" w:rsidP="00110825" w:rsidR="0011082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110825" w:rsidP="00110825" w:rsidR="00110825">
      <w:pPr>
        <w:tabs>
          <w:tab w:pos="5400" w:val="left"/>
        </w:tabs>
        <w:rPr>
          <w:b/>
          <w:bCs/>
        </w:rPr>
      </w:pPr>
    </w:p>
    <w:p w:rsidRDefault="00110825" w:rsidR="00110825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52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63"/>
        <w:gridCol w:w="1962"/>
        <w:gridCol w:w="1450"/>
        <w:gridCol w:w="1419"/>
        <w:gridCol w:w="1702"/>
        <w:gridCol w:w="1277"/>
        <w:gridCol w:w="1842"/>
      </w:tblGrid>
      <w:tr w:rsidTr="00D20C04" w:rsidR="00110825" w:rsidRPr="0099139B">
        <w:trPr>
          <w:jc w:val="center"/>
        </w:trPr>
        <w:tc>
          <w:tcPr>
            <w:tcW w:type="pct" w:w="321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51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703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88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825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19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893"/>
            <w:vAlign w:val="center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20C04" w:rsidR="00110825" w:rsidRPr="0099139B">
        <w:trPr>
          <w:trHeight w:val="2046"/>
          <w:jc w:val="center"/>
        </w:trPr>
        <w:tc>
          <w:tcPr>
            <w:tcW w:type="pct" w:w="32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5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Područ. Ured Sjeverna Hrvatska                         </w:t>
            </w:r>
          </w:p>
        </w:tc>
        <w:tc>
          <w:tcPr>
            <w:tcW w:type="pct" w:w="70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526342385871</w:t>
            </w:r>
          </w:p>
        </w:tc>
        <w:tc>
          <w:tcPr>
            <w:tcW w:type="pct" w:w="688"/>
          </w:tcPr>
          <w:p w:rsidRDefault="00110825" w:rsidP="00D20C04" w:rsidR="00110825" w:rsidRPr="0099139B">
            <w:pPr>
              <w:jc w:val="center"/>
            </w:pPr>
            <w:r w:rsidRPr="0099139B">
              <w:t>Varaždin,</w:t>
            </w:r>
          </w:p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Graberje 1</w:t>
            </w:r>
          </w:p>
        </w:tc>
        <w:tc>
          <w:tcPr>
            <w:tcW w:type="pct" w:w="825"/>
          </w:tcPr>
          <w:p w:rsidRDefault="00110825" w:rsidP="00D20C04" w:rsidR="00110825" w:rsidRPr="009913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88.295,94</w:t>
            </w:r>
          </w:p>
        </w:tc>
        <w:tc>
          <w:tcPr>
            <w:tcW w:type="pct" w:w="619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Izlist stanja dugovanja ovjeren od čelnika poreznog tijela</w:t>
            </w:r>
          </w:p>
        </w:tc>
        <w:tc>
          <w:tcPr>
            <w:tcW w:type="pct" w:w="893"/>
          </w:tcPr>
          <w:p w:rsidRDefault="00110825" w:rsidP="00D20C04" w:rsidR="00110825" w:rsidRPr="009913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88.295,94</w:t>
            </w:r>
          </w:p>
        </w:tc>
      </w:tr>
      <w:tr w:rsidTr="00D20C04" w:rsidR="00110825" w:rsidRPr="0099139B">
        <w:trPr>
          <w:trHeight w:val="2405"/>
          <w:jc w:val="center"/>
        </w:trPr>
        <w:tc>
          <w:tcPr>
            <w:tcW w:type="pct" w:w="32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5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PREDRAG GORIČANEC</w:t>
            </w:r>
          </w:p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STJEPAN GORIČANEC</w:t>
            </w:r>
          </w:p>
        </w:tc>
        <w:tc>
          <w:tcPr>
            <w:tcW w:type="pct" w:w="70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02595409252</w:t>
            </w:r>
          </w:p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57660222593</w:t>
            </w:r>
          </w:p>
        </w:tc>
        <w:tc>
          <w:tcPr>
            <w:tcW w:type="pct" w:w="688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Gradišćak 78</w:t>
            </w:r>
          </w:p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Brezovec 13</w:t>
            </w:r>
          </w:p>
        </w:tc>
        <w:tc>
          <w:tcPr>
            <w:tcW w:type="pct" w:w="825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521.568,92</w:t>
            </w:r>
          </w:p>
        </w:tc>
        <w:tc>
          <w:tcPr>
            <w:tcW w:type="pct" w:w="619"/>
          </w:tcPr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Ugovor o zakupu posl. Objekata , otkaz ugovora s klauzulom pravomoćnosti, Rješenje o ovrsi O.suda u Čakovcu broj</w:t>
            </w:r>
          </w:p>
          <w:p w:rsidRDefault="00110825" w:rsidP="00D20C04" w:rsidR="00110825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 Ovr – 1077/15 od 22.10.2015, bjanko zadužnice i dr. </w:t>
            </w:r>
          </w:p>
        </w:tc>
        <w:tc>
          <w:tcPr>
            <w:tcW w:type="pct" w:w="89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521.568,92</w:t>
            </w:r>
          </w:p>
        </w:tc>
      </w:tr>
      <w:tr w:rsidTr="00D20C04" w:rsidR="00110825" w:rsidRPr="0099139B">
        <w:trPr>
          <w:trHeight w:val="1262"/>
          <w:jc w:val="center"/>
        </w:trPr>
        <w:tc>
          <w:tcPr>
            <w:tcW w:type="pct" w:w="32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5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HRT javna ustanova</w:t>
            </w:r>
          </w:p>
        </w:tc>
        <w:tc>
          <w:tcPr>
            <w:tcW w:type="pct" w:w="70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35075764438</w:t>
            </w:r>
          </w:p>
        </w:tc>
        <w:tc>
          <w:tcPr>
            <w:tcW w:type="pct" w:w="688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Zagreb, Radnička cesta 22 </w:t>
            </w:r>
          </w:p>
        </w:tc>
        <w:tc>
          <w:tcPr>
            <w:tcW w:type="pct" w:w="825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410, 37 kn</w:t>
            </w:r>
          </w:p>
        </w:tc>
        <w:tc>
          <w:tcPr>
            <w:tcW w:type="pct" w:w="619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IOS, Saldokonti kartica  </w:t>
            </w:r>
          </w:p>
        </w:tc>
        <w:tc>
          <w:tcPr>
            <w:tcW w:type="pct" w:w="89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410,37 kn</w:t>
            </w:r>
          </w:p>
        </w:tc>
      </w:tr>
      <w:tr w:rsidTr="00D20C04" w:rsidR="00110825" w:rsidRPr="0099139B">
        <w:trPr>
          <w:trHeight w:val="1125"/>
          <w:jc w:val="center"/>
        </w:trPr>
        <w:tc>
          <w:tcPr>
            <w:tcW w:type="pct" w:w="32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95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MEĐIMURJE PLIN d.o.o. </w:t>
            </w:r>
          </w:p>
        </w:tc>
        <w:tc>
          <w:tcPr>
            <w:tcW w:type="pct" w:w="70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29035933600</w:t>
            </w:r>
          </w:p>
        </w:tc>
        <w:tc>
          <w:tcPr>
            <w:tcW w:type="pct" w:w="688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Čakovec, Obrtnička 4 </w:t>
            </w:r>
          </w:p>
        </w:tc>
        <w:tc>
          <w:tcPr>
            <w:tcW w:type="pct" w:w="825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40.110,11</w:t>
            </w:r>
          </w:p>
        </w:tc>
        <w:tc>
          <w:tcPr>
            <w:tcW w:type="pct" w:w="619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Računi  </w:t>
            </w:r>
          </w:p>
        </w:tc>
        <w:tc>
          <w:tcPr>
            <w:tcW w:type="pct" w:w="89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40.110,11</w:t>
            </w:r>
          </w:p>
        </w:tc>
      </w:tr>
      <w:tr w:rsidTr="00D20C04" w:rsidR="00110825" w:rsidRPr="0099139B">
        <w:trPr>
          <w:trHeight w:val="1269"/>
          <w:jc w:val="center"/>
        </w:trPr>
        <w:tc>
          <w:tcPr>
            <w:tcW w:type="pct" w:w="32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51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HRVATSKO DRUŠTVO SKLADATELJA </w:t>
            </w:r>
          </w:p>
        </w:tc>
        <w:tc>
          <w:tcPr>
            <w:tcW w:type="pct" w:w="70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688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Berislavićeva 9</w:t>
            </w:r>
          </w:p>
        </w:tc>
        <w:tc>
          <w:tcPr>
            <w:tcW w:type="pct" w:w="825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3.921,44 </w:t>
            </w:r>
          </w:p>
        </w:tc>
        <w:tc>
          <w:tcPr>
            <w:tcW w:type="pct" w:w="619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Računi, IOS</w:t>
            </w:r>
          </w:p>
        </w:tc>
        <w:tc>
          <w:tcPr>
            <w:tcW w:type="pct" w:w="893"/>
          </w:tcPr>
          <w:p w:rsidRDefault="00110825" w:rsidP="00D20C04" w:rsidR="00110825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3.921,44 </w:t>
            </w:r>
          </w:p>
        </w:tc>
      </w:tr>
    </w:tbl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110825" w:rsidR="00110825">
      <w:pPr>
        <w:rPr>
          <w:b/>
        </w:rPr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110825">
        <w:t>25</w:t>
      </w:r>
      <w:r w:rsidR="00EC198B">
        <w:t>. siječnja 2017</w:t>
      </w:r>
      <w:r w:rsidRPr="00B274D0">
        <w:t xml:space="preserve">. </w:t>
      </w:r>
      <w:r w:rsidR="00D510E6">
        <w:t xml:space="preserve">stečajni upravitelj </w:t>
      </w:r>
      <w:r w:rsidR="00110825">
        <w:t>Krešimir Panjaković iz Osijeka</w:t>
      </w:r>
      <w:r w:rsidR="00D510E6">
        <w:t>, ispitao 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6542F3">
        <w:t>pod točkom</w:t>
      </w:r>
      <w:r w:rsidR="009E43BD">
        <w:t xml:space="preserve"> I.</w:t>
      </w:r>
      <w:r w:rsidR="00110825">
        <w:t xml:space="preserve"> i II.</w:t>
      </w:r>
      <w:r w:rsidR="00E01265">
        <w:t xml:space="preserve"> </w:t>
      </w:r>
      <w:r w:rsidR="009E43BD">
        <w:t>izreke ovo</w:t>
      </w:r>
      <w:r w:rsidR="00D510E6">
        <w:t>g rješenja u cijelosti 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110825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110825">
        <w:t>7. veljače</w:t>
      </w:r>
      <w:r w:rsidR="00EC198B">
        <w:t xml:space="preserve"> 2017.</w:t>
      </w:r>
      <w:r w:rsidR="00B274D0" w:rsidRPr="00B274D0">
        <w:t xml:space="preserve"> godine.</w:t>
      </w:r>
    </w:p>
    <w:p w:rsidRDefault="00110825" w:rsidP="00EC198B" w:rsidR="00110825">
      <w:pPr>
        <w:jc w:val="center"/>
      </w:pPr>
    </w:p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110825" w:rsidP="00B274D0" w:rsidR="00110825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510E6" w:rsidP="00B274D0" w:rsidR="00B274D0">
      <w:pPr>
        <w:numPr>
          <w:ilvl w:val="0"/>
          <w:numId w:val="1"/>
        </w:numPr>
      </w:pPr>
      <w:r>
        <w:t>Stečajni upravitelj</w:t>
      </w:r>
      <w:r w:rsidR="00EC198B">
        <w:t xml:space="preserve"> </w:t>
      </w:r>
      <w:r w:rsidR="00110825">
        <w:t>Krešimir Panjaković iz Osijeka, Gornjodravska 89a,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266" w:rsidP="00B274D0" w:rsidR="003D6266">
      <w:r>
        <w:separator/>
      </w:r>
    </w:p>
  </w:endnote>
  <w:endnote w:id="0" w:type="continuationSeparator">
    <w:p w:rsidRDefault="003D6266" w:rsidP="00B274D0" w:rsidR="003D6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266" w:rsidP="00B274D0" w:rsidR="003D6266">
      <w:r>
        <w:separator/>
      </w:r>
    </w:p>
  </w:footnote>
  <w:footnote w:id="0" w:type="continuationSeparator">
    <w:p w:rsidRDefault="003D6266" w:rsidP="00B274D0" w:rsidR="003D6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A99">
          <w:rPr>
            <w:noProof/>
          </w:rPr>
          <w:t>4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110825">
      <w:t>925/15-48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110825">
      <w:t>925/15-48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082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D6266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06B8A"/>
    <w:rsid w:val="00615505"/>
    <w:rsid w:val="00627BCA"/>
    <w:rsid w:val="006463FA"/>
    <w:rsid w:val="006470A8"/>
    <w:rsid w:val="006542F3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77C9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510E6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D3A99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D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A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A9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A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A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D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A9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A9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A9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A9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Pomoćni omot u ref. 5. - 23.3.2016., vraćen u kal. 5.12.2016
12.4.2016. dostavljena koš. u ref. 5.</izvorni_sadrzaj>
    <derivirana_varijabla naziv="DomainObject.Predmet.PrimjedbaSuca_1">Pomoćni omot u ref. 5. - 23.3.2016., vraćen u kal. 5.12.2016
12.4.2016. dostavljena koš. u ref. 5.</derivirana_varijabla>
  </DomainObject.Predmet.PrimjedbaSuca>
  <DomainObject.Predmet.ProtustrankaFormated>
    <izvorni_sadrzaj>  TAMIRA društvo s ograničenom odgovornošću za proizvodnju i uzgoj uzgojno valjanih životinja u stečaju</izvorni_sadrzaj>
    <derivirana_varijabla naziv="DomainObject.Predmet.ProtustrankaFormated_1">  TAMIRA društvo s ograničenom odgovornošću za proizvodnju i uzgoj uzgojno valjanih životinja u stečaju</derivirana_varijabla>
  </DomainObject.Predmet.ProtustrankaFormated>
  <DomainObject.Predmet.ProtustrankaFormatedOIB>
    <izvorni_sadrzaj>  TAMIRA društvo s ograničenom odgovornošću za proizvodnju i uzgoj uzgojno valjanih životinja u stečaju, OIB 43752691088</izvorni_sadrzaj>
    <derivirana_varijabla naziv="DomainObject.Predmet.ProtustrankaFormatedOIB_1">  TAMIRA društvo s ograničenom odgovornošću za proizvodnju i uzgoj uzgojno valjanih životinja u stečaju, OIB 43752691088</derivirana_varijabla>
  </DomainObject.Predmet.ProtustrankaFormatedOIB>
  <DomainObject.Predmet.ProtustrankaFormatedWithAdress>
    <izvorni_sadrzaj> TAMIRA društvo s ograničenom odgovornošću za proizvodnju i uzgoj uzgojno valjanih životinja u stečaju, Jurovec 3, 40313 Jurovec</izvorni_sadrzaj>
    <derivirana_varijabla naziv="DomainObject.Predmet.ProtustrankaFormatedWithAdress_1"> TAMIRA društvo s ograničenom odgovornošću za proizvodnju i uzgoj uzgojno valjanih životinja u stečaju, Jurovec 3, 40313 Jurovec</derivirana_varijabla>
  </DomainObject.Predmet.ProtustrankaFormatedWithAdress>
  <DomainObject.Predmet.ProtustrankaFormatedWithAdressOIB>
    <izvorni_sadrzaj> TAMIRA društvo s ograničenom odgovornošću za proizvodnju i uzgoj uzgojno valjanih životinja u stečaju, OIB 43752691088, Jurovec 3, 40313 Jurovec</izvorni_sadrzaj>
    <derivirana_varijabla naziv="DomainObject.Predmet.ProtustrankaFormatedWithAdressOIB_1"> TAMIRA društvo s ograničenom odgovornošću za proizvodnju i uzgoj uzgojno valjanih životinja u stečaju, OIB 43752691088, Jurovec 3, 40313 Jurovec</derivirana_varijabla>
  </DomainObject.Predmet.ProtustrankaFormatedWithAdressOIB>
  <DomainObject.Predmet.ProtustrankaWithAdress>
    <izvorni_sadrzaj>TAMIRA društvo s ograničenom odgovornošću za proizvodnju i uzgoj uzgojno valjanih životinja u stečaju Jurovec 3, 40313 Jurovec</izvorni_sadrzaj>
    <derivirana_varijabla naziv="DomainObject.Predmet.ProtustrankaWithAdress_1">TAMIRA društvo s ograničenom odgovornošću za proizvodnju i uzgoj uzgojno valjanih životinja u stečaju Jurovec 3, 40313 Jurovec</derivirana_varijabla>
  </DomainObject.Predmet.ProtustrankaWithAdress>
  <DomainObject.Predmet.ProtustrankaWithAdressOIB>
    <izvorni_sadrzaj>TAMIRA društvo s ograničenom odgovornošću za proizvodnju i uzgoj uzgojno valjanih životinja u stečaju, OIB 43752691088, Jurovec 3, 40313 Jurovec</izvorni_sadrzaj>
    <derivirana_varijabla naziv="DomainObject.Predmet.ProtustrankaWithAdressOIB_1">TAMIRA društvo s ograničenom odgovornošću za proizvodnju i uzgoj uzgojno valjanih životinja u stečaju, OIB 43752691088, Jurovec 3, 40313 Jurovec</derivirana_varijabla>
  </DomainObject.Predmet.ProtustrankaWithAdressOIB>
  <DomainObject.Predmet.ProtustrankaNazivFormated>
    <izvorni_sadrzaj>TAMIRA društvo s ograničenom odgovornošću za proizvodnju i uzgoj uzgojno valjanih životinja u stečaju</izvorni_sadrzaj>
    <derivirana_varijabla naziv="DomainObject.Predmet.ProtustrankaNazivFormated_1">TAMIRA društvo s ograničenom odgovornošću za proizvodnju i uzgoj uzgojno valjanih životinja u stečaju</derivirana_varijabla>
  </DomainObject.Predmet.ProtustrankaNazivFormated>
  <DomainObject.Predmet.ProtustrankaNazivFormatedOIB>
    <izvorni_sadrzaj>TAMIRA društvo s ograničenom odgovornošću za proizvodnju i uzgoj uzgojno valjanih životinja u stečaju, OIB 43752691088</izvorni_sadrzaj>
    <derivirana_varijabla naziv="DomainObject.Predmet.ProtustrankaNazivFormatedOIB_1">TAMIRA društvo s ograničenom odgovornošću za proizvodnju i uzgoj uzgojno valjanih životinja u stečaju, OIB 43752691088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70641.41</izvorni_sadrzaj>
    <derivirana_varijabla naziv="DomainObject.Predmet.TrenutnaVrijednost_1">70641.41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TAMIRA društvo s ograničenom odgovornošću za proizvodnju i uzgoj uzgojno valjanih životinja u stečaju</item>
    </izvorni_sadrzaj>
    <derivirana_varijabla naziv="DomainObject.Predmet.ProtuStrankaListFormated_1">
      <item>TAMIRA društvo s ograničenom odgovornošću za proizvodnju i uzgoj uzgojno valjanih životinja u stečaju</item>
    </derivirana_varijabla>
  </DomainObject.Predmet.ProtuStrankaListFormated>
  <DomainObject.Predmet.ProtuStrankaListFormatedOIB>
    <izvorni_sadrzaj>
      <item>TAMIRA društvo s ograničenom odgovornošću za proizvodnju i uzgoj uzgojno valjanih životinja u stečaju, OIB 43752691088</item>
    </izvorni_sadrzaj>
    <derivirana_varijabla naziv="DomainObject.Predmet.ProtuStrankaListFormatedOIB_1">
      <item>TAMIRA društvo s ograničenom odgovornošću za proizvodnju i uzgoj uzgojno valjanih životinja u stečaju, OIB 43752691088</item>
    </derivirana_varijabla>
  </DomainObject.Predmet.ProtuStrankaListFormatedOIB>
  <DomainObject.Predmet.ProtuStrankaListFormatedWithAdress>
    <izvorni_sadrzaj>
      <item>TAMIRA društvo s ograničenom odgovornošću za proizvodnju i uzgoj uzgojno valjanih životinja u stečaju, Jurovec 3, 40313 Jurovec</item>
    </izvorni_sadrzaj>
    <derivirana_varijabla naziv="DomainObject.Predmet.ProtuStrankaListFormatedWithAdress_1">
      <item>TAMIRA društvo s ograničenom odgovornošću za proizvodnju i uzgoj uzgojno valjanih životinja u stečaju, Jurovec 3, 40313 Jurovec</item>
    </derivirana_varijabla>
  </DomainObject.Predmet.ProtuStrankaListFormatedWithAdress>
  <DomainObject.Predmet.ProtuStrankaListFormatedWithAdressOIB>
    <izvorni_sadrzaj>
      <item>TAMIRA društvo s ograničenom odgovornošću za proizvodnju i uzgoj uzgojno valjanih životinja u stečaju, OIB 43752691088, Jurovec 3, 40313 Jurovec</item>
    </izvorni_sadrzaj>
    <derivirana_varijabla naziv="DomainObject.Predmet.ProtuStrankaListFormatedWithAdressOIB_1">
      <item>TAMIRA društvo s ograničenom odgovornošću za proizvodnju i uzgoj uzgojno valjanih životinja u stečaju, OIB 43752691088, Jurovec 3, 40313 Jurovec</item>
    </derivirana_varijabla>
  </DomainObject.Predmet.ProtuStrankaListFormatedWithAdressOIB>
  <DomainObject.Predmet.ProtuStrankaListNazivFormated>
    <izvorni_sadrzaj>
      <item>TAMIRA društvo s ograničenom odgovornošću za proizvodnju i uzgoj uzgojno valjanih životinja u stečaju</item>
    </izvorni_sadrzaj>
    <derivirana_varijabla naziv="DomainObject.Predmet.ProtuStrankaListNazivFormated_1">
      <item>TAMIRA društvo s ograničenom odgovornošću za proizvodnju i uzgoj uzgojno valjanih životinja u stečaju</item>
    </derivirana_varijabla>
  </DomainObject.Predmet.ProtuStrankaListNazivFormated>
  <DomainObject.Predmet.ProtuStrankaListNazivFormatedOIB>
    <izvorni_sadrzaj>
      <item>TAMIRA društvo s ograničenom odgovornošću za proizvodnju i uzgoj uzgojno valjanih životinja u stečaju, OIB 43752691088</item>
    </izvorni_sadrzaj>
    <derivirana_varijabla naziv="DomainObject.Predmet.ProtuStrankaListNazivFormatedOIB_1">
      <item>TAMIRA društvo s ograničenom odgovornošću za proizvodnju i uzgoj uzgojno valjanih životinja u stečaju, OIB 43752691088</item>
    </derivirana_varijabla>
  </DomainObject.Predmet.ProtuStrankaListNazivFormatedOIB>
  <DomainObject.Predmet.OstaliListFormated>
    <izvorni_sadrzaj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OstaliListFormated_1"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OstaliListFormated>
  <DomainObject.Predmet.OstaliListFormatedOIB>
    <izvorni_sadrzaj>
      <item>E-oglasna ploča</item>
      <item>Sudski registar, Trgovački sud u Varaždinu</item>
      <item>Predrag Goričanec, OIB 02595409252</item>
      <item>Ivan Ivković</item>
      <item>Krešimir Panjaković,st. upravitelj, OIB 39814088271</item>
    </izvorni_sadrzaj>
    <derivirana_varijabla naziv="DomainObject.Predmet.OstaliListFormatedOIB_1">
      <item>E-oglasna ploča</item>
      <item>Sudski registar, Trgovački sud u Varaždinu</item>
      <item>Predrag Goričanec, OIB 02595409252</item>
      <item>Ivan Ivković</item>
      <item>Krešimir Panjaković,st. upravitelj, OIB 39814088271</item>
    </derivirana_varijabla>
  </DomainObject.Predmet.OstaliListFormatedOIB>
  <DomainObject.Predmet.OstaliListFormatedWithAdress>
    <izvorni_sadrzaj>
      <item>E-oglasna ploča</item>
      <item>Sudski registar, Trgovački sud u Varaždinu</item>
      <item>Predrag Goričanec, Gradiščak 78, 40313 Gradiščak</item>
      <item>Ivan Ivković, Kralja Tomislava 14/III, 40000 Čakovec</item>
      <item>Krešimir Panjaković,st. upravitelj, Gornjodravska Obala 89 A, 31000 Osijek</item>
    </izvorni_sadrzaj>
    <derivirana_varijabla naziv="DomainObject.Predmet.OstaliListFormatedWithAdress_1">
      <item>E-oglasna ploča</item>
      <item>Sudski registar, Trgovački sud u Varaždinu</item>
      <item>Predrag Goričanec, Gradiščak 78, 40313 Gradiščak</item>
      <item>Ivan Ivković, Kralja Tomislava 14/III, 40000 Čakovec</item>
      <item>Krešimir Panjaković,st. upravitelj, Gornjodravska Obala 89 A, 31000 Osijek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Predrag Goričanec, OIB 02595409252, Gradiščak 78, 40313 Gradiščak</item>
      <item>Ivan Ivković, Kralja Tomislava 14/III, 40000 Čakovec</item>
      <item>Krešimir Panjaković,st. upravitelj, OIB 39814088271, Gornjodravska Obala 89 A, 31000 Osijek</item>
    </izvorni_sadrzaj>
    <derivirana_varijabla naziv="DomainObject.Predmet.OstaliListFormatedWithAdressOIB_1">
      <item>E-oglasna ploča</item>
      <item>Sudski registar, Trgovački sud u Varaždinu</item>
      <item>Predrag Goričanec, OIB 02595409252, Gradiščak 78, 40313 Gradiščak</item>
      <item>Ivan Ivković, Kralja Tomislava 14/III, 40000 Čakovec</item>
      <item>Krešimir Panjaković,st. upravitelj, OIB 39814088271, Gornjodravska Obala 89 A, 31000 Osijek</item>
    </derivirana_varijabla>
  </DomainObject.Predmet.OstaliListFormatedWithAdressOIB>
  <DomainObject.Predmet.OstaliListNazivFormated>
    <izvorni_sadrzaj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OstaliListNazivFormated_1"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OstaliListNazivFormated>
  <DomainObject.Predmet.OstaliListNazivFormatedOIB>
    <izvorni_sadrzaj>
      <item>E-oglasna ploča</item>
      <item>Sudski registar, Trgovački sud u Varaždinu</item>
      <item>Predrag Goričanec, OIB 02595409252</item>
      <item>Ivan Ivković</item>
      <item>Krešimir Panjaković,st. upravitelj, OIB 39814088271</item>
    </izvorni_sadrzaj>
    <derivirana_varijabla naziv="DomainObject.Predmet.OstaliListNazivFormatedOIB_1">
      <item>E-oglasna ploča</item>
      <item>Sudski registar, Trgovački sud u Varaždinu</item>
      <item>Predrag Goričanec, OIB 02595409252</item>
      <item>Ivan Ivković</item>
      <item>Krešimir Panjaković,st. upravitelj,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TAMIRA društvo s ograničenom odgovornošću za proizvodnju i uzgoj uzgojno valjanih životinja u stečaju</izvorni_sadrzaj>
    <derivirana_varijabla naziv="DomainObject.Predmet.ProtustrankaIDrugi_1">TAMIRA društvo s ograničenom odgovornošću za proizvodnju i uzgoj uzgojno valjanih životinja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TAMIRA društvo s ograničenom odgovornošću za proizvodnju i uzgoj uzgojno valjanih životinja u stečaju, OIB 43752691088, Jurovec 3, 40313 Jurovec</izvorni_sadrzaj>
    <derivirana_varijabla naziv="DomainObject.Predmet.ProtustrankaIDrugiAdressOIB_1">TAMIRA društvo s ograničenom odgovornošću za proizvodnju i uzgoj uzgojno valjanih životinja u stečaju, OIB 43752691088,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2016.</izvorni_sadrzaj>
    <derivirana_varijabla naziv="DomainObject.Predmet.OdlukaRjesenje.DatumDonosenjaOdluke_1">7. ožujka 2016.</derivirana_varijabla>
  </DomainObject.Predmet.OdlukaRjesenje.DatumDonosenjaOdluke>
  <DomainObject.Predmet.OdlukaRjesenje.DatumPravomocnosti>
    <izvorni_sadrzaj>11. svibnja 2016.</izvorni_sadrzaj>
    <derivirana_varijabla naziv="DomainObject.Predmet.OdlukaRjesenje.DatumPravomocnosti_1">11. svibnja 2016.</derivirana_varijabla>
  </DomainObject.Predmet.OdlukaRjesenje.DatumPravomocnosti>
  <DomainObject.Predmet.OdlukaRjesenje.Oznaka>
    <izvorni_sadrzaj>St-925/2015-6</izvorni_sadrzaj>
    <derivirana_varijabla naziv="DomainObject.Predmet.OdlukaRjesenje.Oznaka_1">St-925/2015-6</derivirana_varijabla>
  </DomainObject.Predmet.OdlukaRjesenje.Oznaka>
  <DomainObject.Predmet.SudioniciListNaziv>
    <izvorni_sadrzaj>
      <item>Financijska agencija</item>
      <item>TAMIRA društvo s ograničenom odgovornošću za proizvodnju i uzgoj uzgojno valjanih životinja u stečaju</item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SudioniciListNaziv_1">
      <item>Financijska agencija</item>
      <item>TAMIRA društvo s ograničenom odgovornošću za proizvodnju i uzgoj uzgojno valjanih životinja u stečaju</item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SudioniciListNaziv>
  <DomainObject.Predmet.SudioniciListAdressOIB>
    <izvorni_sadrzaj>
      <item>Financijska agencija, OIB 85821130368, A. Cesarca 2,42000 Varaždin</item>
      <item>TAMIRA društvo s ograničenom odgovornošću za proizvodnju i uzgoj uzgojno valjanih životinja u stečaju,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  <item>Krešimir Panjaković,st. upravitelj, OIB 39814088271, Gornjodravska Obala 89 A,31000 Osijek</item>
    </izvorni_sadrzaj>
    <derivirana_varijabla naziv="DomainObject.Predmet.SudioniciListAdressOIB_1">
      <item>Financijska agencija, OIB 85821130368, A. Cesarca 2,42000 Varaždin</item>
      <item>TAMIRA društvo s ograničenom odgovornošću za proizvodnju i uzgoj uzgojno valjanih životinja u stečaju,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  <item>Krešimir Panjaković,st. upravitelj, OIB 39814088271, Gornjodravska Obala 89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43752691088</item>
      <item>, OIB null</item>
      <item>, OIB null</item>
      <item>, OIB 02595409252</item>
      <item>, OIB null</item>
      <item>, OIB 39814088271</item>
    </izvorni_sadrzaj>
    <derivirana_varijabla naziv="DomainObject.Predmet.SudioniciListNazivOIB_1">
      <item>, OIB 85821130368</item>
      <item>, OIB 43752691088</item>
      <item>, OIB null</item>
      <item>, OIB null</item>
      <item>, OIB 02595409252</item>
      <item>, OIB null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B0FF7-BA5F-474B-8E2F-365CB99F4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665</properties:Words>
  <properties:Characters>3676</properties:Characters>
  <properties:Lines>358</properties:Lines>
  <properties:Paragraphs>121</properties:Paragraphs>
  <properties:TotalTime>679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2017-02-07T13:48:00Z</cp:lastPrinted>
  <dcterms:modified xmlns:xsi="http://www.w3.org/2001/XMLSchema-instance" xsi:type="dcterms:W3CDTF">2017-02-08T07:38:00Z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