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a3d5" w14:paraId="0a1a3d5" w:rsidRDefault="00423AE6" w:rsidP="00EC121C" w:rsidR="00EC121C" w:rsidRPr="00EC121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  <w:t xml:space="preserve">           4  St-</w:t>
      </w:r>
      <w:r w:rsidR="002F2CF1">
        <w:rPr>
          <w:rFonts w:hAnsi="Times New Roman" w:ascii="Times New Roman"/>
        </w:rPr>
        <w:t>95/14</w:t>
      </w:r>
    </w:p>
    <w:p w:rsidRDefault="00EC121C" w:rsidP="00EC121C" w:rsidR="00EC121C" w:rsidRPr="00EC121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STALNA SLUŽBA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Karlovac, </w:t>
      </w:r>
      <w:r w:rsidR="002F2CF1">
        <w:rPr>
          <w:rFonts w:hAnsi="Times New Roman" w:ascii="Times New Roman"/>
        </w:rPr>
        <w:t>Trg hrvatskih branitelja 1</w:t>
      </w:r>
    </w:p>
    <w:p w:rsidRDefault="00EC121C" w:rsidP="00EC121C" w:rsidR="00EC121C" w:rsidRPr="00EC121C">
      <w:pPr>
        <w:rPr>
          <w:rFonts w:hAnsi="Times New Roman" w:ascii="Times New Roman"/>
        </w:rPr>
      </w:pPr>
    </w:p>
    <w:p w:rsidRDefault="00423AE6" w:rsidP="00EC121C" w:rsidR="00423AE6" w:rsidRPr="00EC121C">
      <w:pPr>
        <w:rPr>
          <w:rFonts w:hAnsi="Times New Roman" w:ascii="Times New Roman"/>
        </w:rPr>
      </w:pPr>
    </w:p>
    <w:p w:rsidRDefault="00EC121C" w:rsidP="00EC121C" w:rsidR="00423AE6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A 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 J E Š E N J E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</w:p>
    <w:p w:rsidRDefault="00423AE6" w:rsidP="00AB62F7" w:rsidR="00F00A3B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>Trgovački sud u Zagrebu, Stalna služba</w:t>
      </w:r>
      <w:r w:rsidR="00576390">
        <w:rPr>
          <w:rFonts w:hAnsi="Times New Roman" w:ascii="Times New Roman"/>
        </w:rPr>
        <w:t>,</w:t>
      </w:r>
      <w:r w:rsidRPr="00EC121C">
        <w:rPr>
          <w:rFonts w:hAnsi="Times New Roman" w:ascii="Times New Roman"/>
        </w:rPr>
        <w:t xml:space="preserve"> po sucu</w:t>
      </w:r>
      <w:r w:rsidR="004E5DB3" w:rsidRPr="00EC121C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Goranki Boljkovac</w:t>
      </w:r>
      <w:r w:rsidR="004E5DB3" w:rsidRPr="00EC121C">
        <w:rPr>
          <w:rFonts w:hAnsi="Times New Roman" w:ascii="Times New Roman"/>
        </w:rPr>
        <w:t xml:space="preserve">, kao stečajnom sucu, u stečajnom postupku nad </w:t>
      </w:r>
      <w:r w:rsidR="00A840FC">
        <w:rPr>
          <w:rFonts w:hAnsi="Times New Roman" w:ascii="Times New Roman"/>
        </w:rPr>
        <w:t>Stečajnom</w:t>
      </w:r>
      <w:r w:rsidR="002F2CF1">
        <w:rPr>
          <w:rFonts w:hAnsi="Times New Roman" w:ascii="Times New Roman"/>
        </w:rPr>
        <w:t xml:space="preserve"> mas</w:t>
      </w:r>
      <w:r w:rsidR="00A840FC">
        <w:rPr>
          <w:rFonts w:hAnsi="Times New Roman" w:ascii="Times New Roman"/>
        </w:rPr>
        <w:t>om</w:t>
      </w:r>
      <w:r w:rsidR="002F2CF1">
        <w:rPr>
          <w:rFonts w:hAnsi="Times New Roman" w:ascii="Times New Roman"/>
        </w:rPr>
        <w:t xml:space="preserve"> iza</w:t>
      </w:r>
      <w:r w:rsidR="002F2CF1" w:rsidRPr="00FB4914">
        <w:rPr>
          <w:rFonts w:hAnsi="Times New Roman" w:ascii="Times New Roman"/>
        </w:rPr>
        <w:t xml:space="preserve"> </w:t>
      </w:r>
      <w:r w:rsidR="002F2CF1" w:rsidRPr="00FB4914">
        <w:rPr>
          <w:rFonts w:hAnsi="Times New Roman" w:ascii="Times New Roman"/>
          <w:color w:val="000000"/>
        </w:rPr>
        <w:t xml:space="preserve">UTILITAS d.o.o. u stečaju, Novska, Osječka 70, </w:t>
      </w:r>
      <w:r w:rsidR="002F2CF1">
        <w:rPr>
          <w:rFonts w:hAnsi="Times New Roman" w:ascii="Times New Roman"/>
          <w:color w:val="000000"/>
        </w:rPr>
        <w:t xml:space="preserve">(do brisanja: </w:t>
      </w:r>
      <w:r w:rsidR="002F2CF1" w:rsidRPr="00FB4914">
        <w:rPr>
          <w:rFonts w:hAnsi="Times New Roman" w:ascii="Times New Roman"/>
          <w:color w:val="000000"/>
        </w:rPr>
        <w:t>OIB 81048650039</w:t>
      </w:r>
      <w:r w:rsidR="002F2CF1">
        <w:rPr>
          <w:rFonts w:hAnsi="Times New Roman" w:ascii="Times New Roman"/>
          <w:color w:val="000000"/>
        </w:rPr>
        <w:t>)</w:t>
      </w:r>
      <w:r w:rsidR="002F2CF1" w:rsidRPr="00FB4914">
        <w:rPr>
          <w:rFonts w:hAnsi="Times New Roman" w:ascii="Times New Roman"/>
        </w:rPr>
        <w:t>,</w:t>
      </w:r>
      <w:r w:rsidR="00D160E1" w:rsidRPr="00EC121C">
        <w:rPr>
          <w:rFonts w:hAnsi="Times New Roman" w:ascii="Times New Roman"/>
        </w:rPr>
        <w:t xml:space="preserve"> dana </w:t>
      </w:r>
      <w:r w:rsidR="002F2CF1">
        <w:rPr>
          <w:rFonts w:hAnsi="Times New Roman" w:ascii="Times New Roman"/>
        </w:rPr>
        <w:t>6. rujna 2018.</w:t>
      </w:r>
    </w:p>
    <w:p w:rsidRDefault="00EC121C" w:rsidP="00AB62F7" w:rsidR="00EC121C" w:rsidRPr="00EC121C">
      <w:pPr>
        <w:jc w:val="both"/>
        <w:rPr>
          <w:rFonts w:hAnsi="Times New Roman" w:ascii="Times New Roman"/>
        </w:rPr>
      </w:pPr>
    </w:p>
    <w:p w:rsidRDefault="00423AE6" w:rsidP="00AB62F7" w:rsidR="00423AE6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="00AB62F7" w:rsidRPr="00EC121C">
        <w:rPr>
          <w:rFonts w:hAnsi="Times New Roman" w:ascii="Times New Roman"/>
        </w:rPr>
        <w:tab/>
      </w:r>
      <w:r w:rsidR="004E5DB3" w:rsidRPr="00EC121C">
        <w:rPr>
          <w:rFonts w:hAnsi="Times New Roman" w:ascii="Times New Roman"/>
        </w:rPr>
        <w:t>r i j e š i o</w:t>
      </w:r>
      <w:r w:rsidRPr="00EC121C">
        <w:rPr>
          <w:rFonts w:hAnsi="Times New Roman" w:ascii="Times New Roman"/>
        </w:rPr>
        <w:t xml:space="preserve">   j e</w:t>
      </w:r>
    </w:p>
    <w:p w:rsidRDefault="000667DB" w:rsidP="00AB62F7" w:rsidR="000667DB" w:rsidRPr="00EC121C">
      <w:pPr>
        <w:jc w:val="both"/>
        <w:rPr>
          <w:rFonts w:hAnsi="Times New Roman" w:ascii="Times New Roman"/>
        </w:rPr>
      </w:pPr>
    </w:p>
    <w:p w:rsidRDefault="000667DB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 xml:space="preserve">I.  Određuje se upis </w:t>
      </w:r>
      <w:r w:rsidR="005D09EE">
        <w:rPr>
          <w:rFonts w:hAnsi="Times New Roman" w:ascii="Times New Roman"/>
        </w:rPr>
        <w:t>Stečajn</w:t>
      </w:r>
      <w:r w:rsidR="00A840FC">
        <w:rPr>
          <w:rFonts w:hAnsi="Times New Roman" w:ascii="Times New Roman"/>
        </w:rPr>
        <w:t>e</w:t>
      </w:r>
      <w:r w:rsidR="005D09EE">
        <w:rPr>
          <w:rFonts w:hAnsi="Times New Roman" w:ascii="Times New Roman"/>
        </w:rPr>
        <w:t xml:space="preserve"> mas</w:t>
      </w:r>
      <w:r w:rsidR="00A840FC">
        <w:rPr>
          <w:rFonts w:hAnsi="Times New Roman" w:ascii="Times New Roman"/>
        </w:rPr>
        <w:t>e</w:t>
      </w:r>
      <w:r w:rsidR="005D09EE">
        <w:rPr>
          <w:rFonts w:hAnsi="Times New Roman" w:ascii="Times New Roman"/>
        </w:rPr>
        <w:t xml:space="preserve"> iza</w:t>
      </w:r>
      <w:r w:rsidR="005D09EE" w:rsidRPr="00FB4914">
        <w:rPr>
          <w:rFonts w:hAnsi="Times New Roman" w:ascii="Times New Roman"/>
        </w:rPr>
        <w:t xml:space="preserve"> </w:t>
      </w:r>
      <w:r w:rsidR="005D09EE" w:rsidRPr="00FB4914">
        <w:rPr>
          <w:rFonts w:hAnsi="Times New Roman" w:ascii="Times New Roman"/>
          <w:color w:val="000000"/>
        </w:rPr>
        <w:t xml:space="preserve">UTILITAS d.o.o. u stečaju, Novska, Osječka 70, </w:t>
      </w:r>
      <w:r w:rsidR="005D09EE">
        <w:rPr>
          <w:rFonts w:hAnsi="Times New Roman" w:ascii="Times New Roman"/>
          <w:color w:val="000000"/>
        </w:rPr>
        <w:t xml:space="preserve">(do brisanja: </w:t>
      </w:r>
      <w:r w:rsidR="005D09EE" w:rsidRPr="00FB4914">
        <w:rPr>
          <w:rFonts w:hAnsi="Times New Roman" w:ascii="Times New Roman"/>
          <w:color w:val="000000"/>
        </w:rPr>
        <w:t>OIB 81048650039</w:t>
      </w:r>
      <w:r w:rsidR="005D09EE">
        <w:rPr>
          <w:rFonts w:hAnsi="Times New Roman" w:ascii="Times New Roman"/>
          <w:color w:val="000000"/>
        </w:rPr>
        <w:t>)</w:t>
      </w:r>
      <w:r w:rsidR="005D09EE" w:rsidRPr="00FB4914">
        <w:rPr>
          <w:rFonts w:hAnsi="Times New Roman" w:ascii="Times New Roman"/>
        </w:rPr>
        <w:t>,</w:t>
      </w:r>
      <w:r w:rsidR="00576390" w:rsidRPr="00EC121C">
        <w:rPr>
          <w:rFonts w:eastAsia="Times New Roman" w:hAnsi="Times New Roman" w:ascii="Times New Roman"/>
        </w:rPr>
        <w:t xml:space="preserve"> </w:t>
      </w:r>
      <w:r w:rsidR="00576390">
        <w:rPr>
          <w:rFonts w:eastAsia="Times New Roman" w:hAnsi="Times New Roman" w:ascii="Times New Roman"/>
        </w:rPr>
        <w:t>u sudski registar ovog suda.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II. Sjedište </w:t>
      </w:r>
      <w:r w:rsidR="005D09EE">
        <w:rPr>
          <w:rFonts w:hAnsi="Times New Roman" w:ascii="Times New Roman"/>
        </w:rPr>
        <w:t>Stečajn</w:t>
      </w:r>
      <w:r w:rsidR="00A840FC">
        <w:rPr>
          <w:rFonts w:hAnsi="Times New Roman" w:ascii="Times New Roman"/>
        </w:rPr>
        <w:t>e</w:t>
      </w:r>
      <w:r w:rsidR="005D09EE">
        <w:rPr>
          <w:rFonts w:hAnsi="Times New Roman" w:ascii="Times New Roman"/>
        </w:rPr>
        <w:t xml:space="preserve"> mas</w:t>
      </w:r>
      <w:r w:rsidR="00A840FC">
        <w:rPr>
          <w:rFonts w:hAnsi="Times New Roman" w:ascii="Times New Roman"/>
        </w:rPr>
        <w:t>e</w:t>
      </w:r>
      <w:r w:rsidR="005D09EE">
        <w:rPr>
          <w:rFonts w:hAnsi="Times New Roman" w:ascii="Times New Roman"/>
        </w:rPr>
        <w:t xml:space="preserve"> iza</w:t>
      </w:r>
      <w:r w:rsidR="005D09EE" w:rsidRPr="00FB4914">
        <w:rPr>
          <w:rFonts w:hAnsi="Times New Roman" w:ascii="Times New Roman"/>
        </w:rPr>
        <w:t xml:space="preserve"> </w:t>
      </w:r>
      <w:r w:rsidR="005D09EE" w:rsidRPr="00FB4914">
        <w:rPr>
          <w:rFonts w:hAnsi="Times New Roman" w:ascii="Times New Roman"/>
          <w:color w:val="000000"/>
        </w:rPr>
        <w:t xml:space="preserve">UTILITAS d.o.o. u stečaju, Novska, Osječka 70, </w:t>
      </w:r>
      <w:r w:rsidR="005D09EE">
        <w:rPr>
          <w:rFonts w:hAnsi="Times New Roman" w:ascii="Times New Roman"/>
          <w:color w:val="000000"/>
        </w:rPr>
        <w:t xml:space="preserve">(do brisanja: </w:t>
      </w:r>
      <w:r w:rsidR="005D09EE" w:rsidRPr="00FB4914">
        <w:rPr>
          <w:rFonts w:hAnsi="Times New Roman" w:ascii="Times New Roman"/>
          <w:color w:val="000000"/>
        </w:rPr>
        <w:t>OIB 81048650039</w:t>
      </w:r>
      <w:r w:rsidR="005D09EE">
        <w:rPr>
          <w:rFonts w:hAnsi="Times New Roman" w:ascii="Times New Roman"/>
          <w:color w:val="000000"/>
        </w:rPr>
        <w:t>)</w:t>
      </w:r>
      <w:r w:rsidR="005D09EE" w:rsidRPr="00FB4914">
        <w:rPr>
          <w:rFonts w:hAnsi="Times New Roman" w:ascii="Times New Roman"/>
        </w:rPr>
        <w:t>,</w:t>
      </w:r>
      <w:r>
        <w:rPr>
          <w:rFonts w:eastAsia="Times New Roman" w:hAnsi="Times New Roman" w:ascii="Times New Roman"/>
        </w:rPr>
        <w:t xml:space="preserve"> je na adresi ureda stečajn</w:t>
      </w:r>
      <w:r w:rsidR="00A840FC">
        <w:rPr>
          <w:rFonts w:eastAsia="Times New Roman" w:hAnsi="Times New Roman" w:ascii="Times New Roman"/>
        </w:rPr>
        <w:t>e</w:t>
      </w:r>
      <w:r>
        <w:rPr>
          <w:rFonts w:eastAsia="Times New Roman" w:hAnsi="Times New Roman" w:ascii="Times New Roman"/>
        </w:rPr>
        <w:t xml:space="preserve"> upravitelj</w:t>
      </w:r>
      <w:r w:rsidR="00A840FC">
        <w:rPr>
          <w:rFonts w:eastAsia="Times New Roman" w:hAnsi="Times New Roman" w:ascii="Times New Roman"/>
        </w:rPr>
        <w:t>ice</w:t>
      </w:r>
      <w:r>
        <w:rPr>
          <w:rFonts w:eastAsia="Times New Roman" w:hAnsi="Times New Roman" w:ascii="Times New Roman"/>
        </w:rPr>
        <w:t xml:space="preserve"> </w:t>
      </w:r>
      <w:r w:rsidR="005D09EE">
        <w:rPr>
          <w:rFonts w:eastAsia="Times New Roman" w:hAnsi="Times New Roman" w:ascii="Times New Roman"/>
        </w:rPr>
        <w:t>Mirjane Zuzija, Velika Gorica, Slavka Kolara 25</w:t>
      </w:r>
      <w:r>
        <w:rPr>
          <w:rFonts w:eastAsia="Times New Roman" w:hAnsi="Times New Roman" w:ascii="Times New Roman"/>
        </w:rPr>
        <w:t>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 w:rsidRPr="00EC121C">
      <w:pPr>
        <w:ind w:firstLine="72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>I</w:t>
      </w:r>
      <w:r w:rsidR="009E0543">
        <w:rPr>
          <w:rFonts w:eastAsia="Times New Roman" w:hAnsi="Times New Roman" w:ascii="Times New Roman"/>
        </w:rPr>
        <w:t>II</w:t>
      </w:r>
      <w:r>
        <w:rPr>
          <w:rFonts w:eastAsia="Times New Roman" w:hAnsi="Times New Roman" w:ascii="Times New Roman"/>
        </w:rPr>
        <w:t xml:space="preserve">. Za stečajnog upravitelja </w:t>
      </w:r>
      <w:r w:rsidR="005D09EE">
        <w:rPr>
          <w:rFonts w:hAnsi="Times New Roman" w:ascii="Times New Roman"/>
        </w:rPr>
        <w:t>Stečajn</w:t>
      </w:r>
      <w:r w:rsidR="00A840FC">
        <w:rPr>
          <w:rFonts w:hAnsi="Times New Roman" w:ascii="Times New Roman"/>
        </w:rPr>
        <w:t>e</w:t>
      </w:r>
      <w:r w:rsidR="005D09EE">
        <w:rPr>
          <w:rFonts w:hAnsi="Times New Roman" w:ascii="Times New Roman"/>
        </w:rPr>
        <w:t xml:space="preserve"> mas</w:t>
      </w:r>
      <w:r w:rsidR="00A840FC">
        <w:rPr>
          <w:rFonts w:hAnsi="Times New Roman" w:ascii="Times New Roman"/>
        </w:rPr>
        <w:t>e</w:t>
      </w:r>
      <w:r w:rsidR="005D09EE">
        <w:rPr>
          <w:rFonts w:hAnsi="Times New Roman" w:ascii="Times New Roman"/>
        </w:rPr>
        <w:t xml:space="preserve"> iza</w:t>
      </w:r>
      <w:r w:rsidR="005D09EE" w:rsidRPr="00FB4914">
        <w:rPr>
          <w:rFonts w:hAnsi="Times New Roman" w:ascii="Times New Roman"/>
        </w:rPr>
        <w:t xml:space="preserve"> </w:t>
      </w:r>
      <w:r w:rsidR="005D09EE" w:rsidRPr="00FB4914">
        <w:rPr>
          <w:rFonts w:hAnsi="Times New Roman" w:ascii="Times New Roman"/>
          <w:color w:val="000000"/>
        </w:rPr>
        <w:t xml:space="preserve">UTILITAS d.o.o. u stečaju, Novska, Osječka 70, </w:t>
      </w:r>
      <w:r w:rsidR="005D09EE">
        <w:rPr>
          <w:rFonts w:hAnsi="Times New Roman" w:ascii="Times New Roman"/>
          <w:color w:val="000000"/>
        </w:rPr>
        <w:t xml:space="preserve">(do brisanja: </w:t>
      </w:r>
      <w:r w:rsidR="005D09EE" w:rsidRPr="00FB4914">
        <w:rPr>
          <w:rFonts w:hAnsi="Times New Roman" w:ascii="Times New Roman"/>
          <w:color w:val="000000"/>
        </w:rPr>
        <w:t>OIB 81048650039</w:t>
      </w:r>
      <w:r w:rsidR="005D09EE">
        <w:rPr>
          <w:rFonts w:hAnsi="Times New Roman" w:ascii="Times New Roman"/>
          <w:color w:val="000000"/>
        </w:rPr>
        <w:t>)</w:t>
      </w:r>
      <w:r w:rsidR="005D09EE" w:rsidRPr="00FB4914">
        <w:rPr>
          <w:rFonts w:hAnsi="Times New Roman" w:ascii="Times New Roman"/>
        </w:rPr>
        <w:t xml:space="preserve">, </w:t>
      </w:r>
      <w:r w:rsidR="009E0543">
        <w:rPr>
          <w:rFonts w:eastAsia="Times New Roman" w:hAnsi="Times New Roman" w:ascii="Times New Roman"/>
        </w:rPr>
        <w:t>imenovan</w:t>
      </w:r>
      <w:r w:rsidR="00A840FC">
        <w:rPr>
          <w:rFonts w:eastAsia="Times New Roman" w:hAnsi="Times New Roman" w:ascii="Times New Roman"/>
        </w:rPr>
        <w:t>a</w:t>
      </w:r>
      <w:r w:rsidR="009E0543">
        <w:rPr>
          <w:rFonts w:eastAsia="Times New Roman" w:hAnsi="Times New Roman" w:ascii="Times New Roman"/>
        </w:rPr>
        <w:t xml:space="preserve"> je</w:t>
      </w:r>
      <w:r>
        <w:rPr>
          <w:rFonts w:eastAsia="Times New Roman" w:hAnsi="Times New Roman" w:ascii="Times New Roman"/>
        </w:rPr>
        <w:t xml:space="preserve"> </w:t>
      </w:r>
      <w:r w:rsidR="005D09EE">
        <w:rPr>
          <w:rFonts w:eastAsia="Times New Roman" w:hAnsi="Times New Roman" w:ascii="Times New Roman"/>
        </w:rPr>
        <w:t>Mirjan</w:t>
      </w:r>
      <w:r w:rsidR="00A840FC">
        <w:rPr>
          <w:rFonts w:eastAsia="Times New Roman" w:hAnsi="Times New Roman" w:ascii="Times New Roman"/>
        </w:rPr>
        <w:t xml:space="preserve">a </w:t>
      </w:r>
      <w:r w:rsidR="005D09EE">
        <w:rPr>
          <w:rFonts w:eastAsia="Times New Roman" w:hAnsi="Times New Roman" w:ascii="Times New Roman"/>
        </w:rPr>
        <w:t>Zuzija, Velika Gorica, Slavka Kolara 25, OIB 26497768352</w:t>
      </w:r>
      <w:r>
        <w:rPr>
          <w:rFonts w:eastAsia="Times New Roman" w:hAnsi="Times New Roman" w:ascii="Times New Roman"/>
        </w:rPr>
        <w:t>.</w:t>
      </w:r>
    </w:p>
    <w:p w:rsidRDefault="004E5DB3" w:rsidP="004E5DB3" w:rsidR="004E5DB3" w:rsidRPr="00EC121C">
      <w:pPr>
        <w:jc w:val="both"/>
        <w:rPr>
          <w:rFonts w:hAnsi="Times New Roman" w:ascii="Times New Roman"/>
        </w:rPr>
      </w:pPr>
    </w:p>
    <w:p w:rsidRDefault="00655DBA" w:rsidP="00655DBA" w:rsidR="00655DBA" w:rsidRPr="00EC121C">
      <w:pPr>
        <w:ind w:left="360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>Obrazloženje</w:t>
      </w:r>
    </w:p>
    <w:p w:rsidRDefault="00655DBA" w:rsidP="00655DBA" w:rsidR="00655DBA" w:rsidRPr="00EC121C">
      <w:pPr>
        <w:jc w:val="both"/>
        <w:rPr>
          <w:rFonts w:hAnsi="Times New Roman" w:ascii="Times New Roman"/>
        </w:rPr>
      </w:pPr>
    </w:p>
    <w:p w:rsidRDefault="00655DBA" w:rsidP="00776B2E" w:rsidR="005D09EE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776B2E" w:rsidRPr="00776B2E">
        <w:rPr>
          <w:rFonts w:hAnsi="Times New Roman" w:ascii="Times New Roman"/>
        </w:rPr>
        <w:t xml:space="preserve">Rješenjem Trgovačkog suda u </w:t>
      </w:r>
      <w:r w:rsidR="005D09EE">
        <w:rPr>
          <w:rFonts w:hAnsi="Times New Roman" w:ascii="Times New Roman"/>
        </w:rPr>
        <w:t>Zagrebu, Stalna služba u Sisku,</w:t>
      </w:r>
      <w:r w:rsidR="00776B2E" w:rsidRPr="00776B2E">
        <w:rPr>
          <w:rFonts w:hAnsi="Times New Roman" w:ascii="Times New Roman"/>
        </w:rPr>
        <w:t xml:space="preserve"> poslovni broj St-</w:t>
      </w:r>
      <w:r w:rsidR="005D09EE">
        <w:rPr>
          <w:rFonts w:hAnsi="Times New Roman" w:ascii="Times New Roman"/>
        </w:rPr>
        <w:t>300/12 od 19. srpnja 2012. o</w:t>
      </w:r>
      <w:r w:rsidR="00776B2E" w:rsidRPr="00776B2E">
        <w:rPr>
          <w:rFonts w:hAnsi="Times New Roman" w:ascii="Times New Roman"/>
        </w:rPr>
        <w:t xml:space="preserve">tvoren je </w:t>
      </w:r>
      <w:r w:rsidR="005D09EE">
        <w:rPr>
          <w:rFonts w:hAnsi="Times New Roman" w:ascii="Times New Roman"/>
        </w:rPr>
        <w:t xml:space="preserve">i istovremeno zaključen </w:t>
      </w:r>
      <w:r w:rsidR="00776B2E" w:rsidRPr="00776B2E">
        <w:rPr>
          <w:rFonts w:hAnsi="Times New Roman" w:ascii="Times New Roman"/>
        </w:rPr>
        <w:t xml:space="preserve">stečajni postupak nad stečajnim dužnikom </w:t>
      </w:r>
      <w:r w:rsidR="005D09EE" w:rsidRPr="00FB4914">
        <w:rPr>
          <w:rFonts w:hAnsi="Times New Roman" w:ascii="Times New Roman"/>
          <w:color w:val="000000"/>
        </w:rPr>
        <w:t>UTILITAS d.o.o. u stečaju, Novska, Osječka 70, OIB 81048650039</w:t>
      </w:r>
      <w:r w:rsidR="005D09EE">
        <w:rPr>
          <w:rFonts w:hAnsi="Times New Roman" w:ascii="Times New Roman"/>
        </w:rPr>
        <w:t>, a istim rješenjem za stečajnog upravitelja imenovana je Mirjana Zuzija, Velika Gorica, Slavka Kolara 25.</w:t>
      </w:r>
    </w:p>
    <w:p w:rsidRDefault="005D09EE" w:rsidP="00776B2E" w:rsidR="005D09EE">
      <w:pPr>
        <w:jc w:val="both"/>
        <w:rPr>
          <w:rFonts w:hAnsi="Times New Roman" w:ascii="Times New Roman"/>
        </w:rPr>
      </w:pPr>
    </w:p>
    <w:p w:rsidRDefault="005D09EE" w:rsidP="00776B2E" w:rsidR="005D09E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Nakon toga stečajni dužnik brisan je iz sudskog registra dana 27. rujna 2012.</w:t>
      </w:r>
    </w:p>
    <w:p w:rsidRDefault="005D09EE" w:rsidP="00776B2E" w:rsidR="005D09EE">
      <w:pPr>
        <w:jc w:val="both"/>
        <w:rPr>
          <w:rFonts w:hAnsi="Times New Roman" w:ascii="Times New Roman"/>
        </w:rPr>
      </w:pPr>
    </w:p>
    <w:p w:rsidRDefault="005D09EE" w:rsidP="00776B2E" w:rsidR="005D09E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Rješenjem Trgovačkog suda u Zagrebu posl.br. St-300/12 od 12. studenog 2013. sud je odredio da se nastavlja stečajni postupak radi naknadne diobe, a obzirom da je naknadno pronađena imovina koja čini stečajnu masu, i to nekretnina upisana u zk.ul. </w:t>
      </w:r>
      <w:r w:rsidR="00A840FC">
        <w:rPr>
          <w:rFonts w:hAnsi="Times New Roman" w:ascii="Times New Roman"/>
        </w:rPr>
        <w:t>377 k.o. Novska.</w:t>
      </w:r>
      <w:r w:rsidR="0062756B">
        <w:rPr>
          <w:rFonts w:hAnsi="Times New Roman" w:ascii="Times New Roman"/>
        </w:rPr>
        <w:t xml:space="preserve"> U nastavljenom postupku u stečajnom postupku i nadalje zastupa stečajna upraviteljica Mirjana Zuzija, obzirom da i nakon zaključenja stečajnog postupka dužan je zastupati stečajnu masu u skladu s odredbama Stečajnog zakona. </w:t>
      </w:r>
    </w:p>
    <w:p w:rsidRDefault="008F5F84" w:rsidP="00D160E1" w:rsidR="008F5F84">
      <w:pPr>
        <w:ind w:firstLine="720"/>
        <w:jc w:val="both"/>
        <w:rPr>
          <w:rFonts w:hAnsi="Times New Roman" w:ascii="Times New Roman"/>
        </w:rPr>
      </w:pPr>
    </w:p>
    <w:p w:rsidRDefault="008F5F84" w:rsidP="008F5F84" w:rsidR="000667DB" w:rsidRPr="00EC12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289. st. 4. Stečajnog zakona (Narodne novine broj 71/15</w:t>
      </w:r>
      <w:r w:rsidR="00A840FC">
        <w:rPr>
          <w:rFonts w:hAnsi="Times New Roman" w:ascii="Times New Roman"/>
        </w:rPr>
        <w:t>, 104/17</w:t>
      </w:r>
      <w:r>
        <w:rPr>
          <w:rFonts w:hAnsi="Times New Roman" w:ascii="Times New Roman"/>
        </w:rPr>
        <w:t>; u skladu s čl. 441. st. 2. istog Stečajnog zakona odredbe čl. 289. st. 4. – 7. primjenjuje se na postupke koji su u tijeku, osim ako su radnje na koje se odnose započete prije stupanja na snagu toga Zakona), propisano je da je i</w:t>
      </w:r>
      <w:r w:rsidR="000667DB" w:rsidRPr="00EC121C">
        <w:rPr>
          <w:rFonts w:hAnsi="Times New Roman" w:ascii="Times New Roman"/>
        </w:rPr>
        <w:t xml:space="preserve">movina iz stavka 1. stečajna masa </w:t>
      </w:r>
      <w:r w:rsidR="00451F0B">
        <w:rPr>
          <w:rFonts w:hAnsi="Times New Roman" w:ascii="Times New Roman"/>
        </w:rPr>
        <w:t xml:space="preserve">na nju </w:t>
      </w:r>
      <w:r w:rsidR="000667DB" w:rsidRPr="00EC121C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>
        <w:rPr>
          <w:rFonts w:hAnsi="Times New Roman" w:ascii="Times New Roman"/>
        </w:rPr>
        <w:t xml:space="preserve">, osim ako tim Zakonom nije </w:t>
      </w:r>
      <w:r w:rsidR="000667DB" w:rsidRPr="00EC121C">
        <w:rPr>
          <w:rFonts w:hAnsi="Times New Roman" w:ascii="Times New Roman"/>
        </w:rPr>
        <w:t xml:space="preserve">drukčije određeno. </w:t>
      </w:r>
      <w:r w:rsidR="00451F0B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EC121C">
      <w:pPr>
        <w:ind w:firstLine="720"/>
        <w:jc w:val="both"/>
        <w:rPr>
          <w:rFonts w:hAnsi="Times New Roman" w:ascii="Times New Roman"/>
        </w:rPr>
      </w:pPr>
    </w:p>
    <w:p w:rsidRDefault="002A61E4" w:rsidP="00D160E1" w:rsidR="00E80B0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438. Stečajnog zakona (Narodne novine broj 71/15</w:t>
      </w:r>
      <w:r w:rsidR="00A840FC">
        <w:rPr>
          <w:rFonts w:hAnsi="Times New Roman" w:ascii="Times New Roman"/>
        </w:rPr>
        <w:t>, 104/17</w:t>
      </w:r>
      <w:r>
        <w:rPr>
          <w:rFonts w:hAnsi="Times New Roman" w:ascii="Times New Roman"/>
        </w:rPr>
        <w:t>; u skladu s čl. 441. st. 2. istog Stečajnog zakona odredbe čl. 438. primjenjuje se na postupke koji su u tijeku)</w:t>
      </w:r>
      <w:r w:rsidR="00D129AA">
        <w:rPr>
          <w:rFonts w:hAnsi="Times New Roman" w:ascii="Times New Roman"/>
        </w:rPr>
        <w:t xml:space="preserve">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D129AA" w:rsidP="00D160E1" w:rsidR="00D129AA">
      <w:pPr>
        <w:ind w:firstLine="720"/>
        <w:jc w:val="both"/>
        <w:rPr>
          <w:rFonts w:hAnsi="Times New Roman" w:ascii="Times New Roman"/>
        </w:rPr>
      </w:pPr>
    </w:p>
    <w:p w:rsidRDefault="00D129AA" w:rsidP="00D160E1" w:rsidR="002A61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Dakle, temeljem odredbe čl. 289. st. 5. i odredbe čl. 438. st. 1. Stečajnog zakona (Narodne novine broj 71/15</w:t>
      </w:r>
      <w:r w:rsidR="00A840FC">
        <w:rPr>
          <w:rFonts w:hAnsi="Times New Roman" w:ascii="Times New Roman"/>
        </w:rPr>
        <w:t>, 104/17</w:t>
      </w:r>
      <w:r>
        <w:rPr>
          <w:rFonts w:hAnsi="Times New Roman" w:ascii="Times New Roman"/>
        </w:rPr>
        <w:t>)</w:t>
      </w:r>
      <w:r w:rsidR="004A456C">
        <w:rPr>
          <w:rFonts w:hAnsi="Times New Roman" w:ascii="Times New Roman"/>
        </w:rPr>
        <w:t>, riješeno je kao pod točkama I</w:t>
      </w:r>
      <w:r>
        <w:rPr>
          <w:rFonts w:hAnsi="Times New Roman" w:ascii="Times New Roman"/>
        </w:rPr>
        <w:t>. do I</w:t>
      </w:r>
      <w:r w:rsidR="004A456C">
        <w:rPr>
          <w:rFonts w:hAnsi="Times New Roman" w:ascii="Times New Roman"/>
        </w:rPr>
        <w:t>II</w:t>
      </w:r>
      <w:r>
        <w:rPr>
          <w:rFonts w:hAnsi="Times New Roman" w:ascii="Times New Roman"/>
        </w:rPr>
        <w:t xml:space="preserve">. izreke ovog rješenja. </w:t>
      </w:r>
    </w:p>
    <w:p w:rsidRDefault="002577C3" w:rsidP="00E96E6D" w:rsidR="002577C3" w:rsidRPr="00EC121C">
      <w:pPr>
        <w:jc w:val="both"/>
        <w:rPr>
          <w:rFonts w:hAnsi="Times New Roman" w:ascii="Times New Roman"/>
        </w:rPr>
      </w:pPr>
    </w:p>
    <w:p w:rsidRDefault="002577C3" w:rsidP="00463428" w:rsidR="00881DAB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Karlovcu </w:t>
      </w:r>
      <w:r w:rsidR="00A840FC">
        <w:rPr>
          <w:rFonts w:hAnsi="Times New Roman" w:ascii="Times New Roman"/>
        </w:rPr>
        <w:t>6. rujna 2018.</w:t>
      </w:r>
      <w:r w:rsidR="00AB62F7" w:rsidRPr="00EC121C">
        <w:rPr>
          <w:rFonts w:hAnsi="Times New Roman" w:ascii="Times New Roman"/>
        </w:rPr>
        <w:tab/>
      </w:r>
      <w:r w:rsidR="00423AE6" w:rsidRPr="00EC121C">
        <w:rPr>
          <w:rFonts w:hAnsi="Times New Roman" w:ascii="Times New Roman"/>
        </w:rPr>
        <w:t xml:space="preserve"> </w:t>
      </w:r>
    </w:p>
    <w:p w:rsidRDefault="00DB2868" w:rsidP="00434774" w:rsidR="00DB2868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EC121C">
        <w:rPr>
          <w:rFonts w:hAnsi="Times New Roman" w:ascii="Times New Roman"/>
        </w:rPr>
        <w:t xml:space="preserve">                       </w:t>
      </w:r>
      <w:r w:rsidR="003B02D7" w:rsidRPr="00EC121C">
        <w:rPr>
          <w:rFonts w:hAnsi="Times New Roman" w:ascii="Times New Roman"/>
        </w:rPr>
        <w:t xml:space="preserve">  </w:t>
      </w:r>
      <w:r w:rsidR="002A61E4">
        <w:rPr>
          <w:rFonts w:hAnsi="Times New Roman" w:ascii="Times New Roman"/>
        </w:rPr>
        <w:t xml:space="preserve">                    </w:t>
      </w:r>
      <w:r w:rsidR="004E5DB3" w:rsidRPr="00EC121C">
        <w:rPr>
          <w:rFonts w:hAnsi="Times New Roman" w:ascii="Times New Roman"/>
        </w:rPr>
        <w:t>Stečajni s</w:t>
      </w:r>
      <w:r w:rsidRPr="00EC121C">
        <w:rPr>
          <w:rFonts w:hAnsi="Times New Roman" w:ascii="Times New Roman"/>
        </w:rPr>
        <w:t>udac:</w:t>
      </w:r>
    </w:p>
    <w:p w:rsidRDefault="00DB2868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>
        <w:rPr>
          <w:rFonts w:hAnsi="Times New Roman" w:ascii="Times New Roman"/>
        </w:rPr>
        <w:t xml:space="preserve">                   </w:t>
      </w:r>
      <w:r w:rsidRPr="00EC121C">
        <w:rPr>
          <w:rFonts w:hAnsi="Times New Roman" w:ascii="Times New Roman"/>
        </w:rPr>
        <w:t xml:space="preserve">  </w:t>
      </w:r>
      <w:r w:rsidR="00421DDE" w:rsidRPr="00EC121C">
        <w:rPr>
          <w:rFonts w:hAnsi="Times New Roman" w:ascii="Times New Roman"/>
        </w:rPr>
        <w:t>Goranka Boljkovac</w:t>
      </w:r>
      <w:r w:rsidR="00652A45" w:rsidRPr="00EC121C">
        <w:rPr>
          <w:rFonts w:hAnsi="Times New Roman" w:ascii="Times New Roman"/>
        </w:rPr>
        <w:t>,v.r.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</w:t>
      </w:r>
      <w:r w:rsidR="00463428">
        <w:rPr>
          <w:rFonts w:hAnsi="Times New Roman" w:ascii="Times New Roman"/>
        </w:rPr>
        <w:t xml:space="preserve">      </w:t>
      </w:r>
      <w:r w:rsidRPr="00EC121C">
        <w:rPr>
          <w:rFonts w:hAnsi="Times New Roman" w:ascii="Times New Roman"/>
        </w:rPr>
        <w:t>Za točnost otpravka-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</w:t>
      </w:r>
      <w:r w:rsidR="00463428">
        <w:rPr>
          <w:rFonts w:hAnsi="Times New Roman" w:ascii="Times New Roman"/>
        </w:rPr>
        <w:t xml:space="preserve">     </w:t>
      </w:r>
      <w:r w:rsidRPr="00EC121C">
        <w:rPr>
          <w:rFonts w:hAnsi="Times New Roman" w:ascii="Times New Roman"/>
        </w:rPr>
        <w:t xml:space="preserve"> ovlašteni službenik:</w:t>
      </w:r>
    </w:p>
    <w:p w:rsidRDefault="00652A45" w:rsidP="00434774" w:rsidR="003E5B5D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 </w:t>
      </w:r>
      <w:r w:rsidR="00463428">
        <w:rPr>
          <w:rFonts w:hAnsi="Times New Roman" w:ascii="Times New Roman"/>
        </w:rPr>
        <w:t xml:space="preserve">     </w:t>
      </w:r>
      <w:r w:rsidRPr="00EC121C">
        <w:rPr>
          <w:rFonts w:hAnsi="Times New Roman" w:ascii="Times New Roman"/>
        </w:rPr>
        <w:t xml:space="preserve"> </w:t>
      </w:r>
      <w:r w:rsidR="00D129AA">
        <w:rPr>
          <w:rFonts w:hAnsi="Times New Roman" w:ascii="Times New Roman"/>
        </w:rPr>
        <w:t>Renata Klokočki</w:t>
      </w:r>
      <w:r w:rsidR="00D160E1" w:rsidRPr="00EC121C">
        <w:rPr>
          <w:rFonts w:hAnsi="Times New Roman" w:ascii="Times New Roman"/>
        </w:rPr>
        <w:t xml:space="preserve"> </w:t>
      </w:r>
      <w:r w:rsidR="00C1564B" w:rsidRPr="00EC121C">
        <w:rPr>
          <w:rFonts w:hAnsi="Times New Roman" w:ascii="Times New Roman"/>
        </w:rPr>
        <w:t xml:space="preserve"> </w:t>
      </w:r>
    </w:p>
    <w:p w:rsidRDefault="00D129AA" w:rsidP="00D129AA" w:rsidR="002462C0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D129AA" w:rsidP="00D129AA" w:rsidR="00463428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</w:t>
      </w:r>
      <w:r w:rsidR="0062756B">
        <w:rPr>
          <w:rFonts w:hAnsi="Times New Roman" w:ascii="Times New Roman"/>
        </w:rPr>
        <w:t>.</w:t>
      </w:r>
    </w:p>
    <w:sectPr w:rsidSect="00463428" w:rsidR="00463428">
      <w:headerReference w:type="even" r:id="rId10"/>
      <w:headerReference w:type="default" r:id="rId11"/>
      <w:pgSz w:h="15840" w:w="12240"/>
      <w:pgMar w:gutter="0" w:footer="708" w:header="708" w:left="1800" w:bottom="2127" w:right="144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4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A840FC">
      <w:rPr>
        <w:rFonts w:hAnsi="Times New Roman" w:ascii="Times New Roman"/>
      </w:rPr>
      <w:t>95/14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D35B7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61E4"/>
    <w:rsid w:val="002B0804"/>
    <w:rsid w:val="002F2CF1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51F0B"/>
    <w:rsid w:val="00463428"/>
    <w:rsid w:val="004724CE"/>
    <w:rsid w:val="004A456C"/>
    <w:rsid w:val="004D324D"/>
    <w:rsid w:val="004E5DB3"/>
    <w:rsid w:val="00507DDD"/>
    <w:rsid w:val="00556418"/>
    <w:rsid w:val="00576390"/>
    <w:rsid w:val="005920AF"/>
    <w:rsid w:val="005D09EE"/>
    <w:rsid w:val="005D641D"/>
    <w:rsid w:val="006107A4"/>
    <w:rsid w:val="0062412E"/>
    <w:rsid w:val="0062756B"/>
    <w:rsid w:val="00652A45"/>
    <w:rsid w:val="00655DBA"/>
    <w:rsid w:val="006A7832"/>
    <w:rsid w:val="006F6645"/>
    <w:rsid w:val="0070635D"/>
    <w:rsid w:val="00746B0E"/>
    <w:rsid w:val="00776B2E"/>
    <w:rsid w:val="007F7A9A"/>
    <w:rsid w:val="00861737"/>
    <w:rsid w:val="00877EA5"/>
    <w:rsid w:val="00881DAB"/>
    <w:rsid w:val="008A7161"/>
    <w:rsid w:val="008E0C77"/>
    <w:rsid w:val="008F5F84"/>
    <w:rsid w:val="00962E0B"/>
    <w:rsid w:val="00970265"/>
    <w:rsid w:val="0099714B"/>
    <w:rsid w:val="009C5DC2"/>
    <w:rsid w:val="009E0543"/>
    <w:rsid w:val="009E371C"/>
    <w:rsid w:val="009E3BCA"/>
    <w:rsid w:val="00A41C90"/>
    <w:rsid w:val="00A41D04"/>
    <w:rsid w:val="00A8116D"/>
    <w:rsid w:val="00A840FC"/>
    <w:rsid w:val="00AA1618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E7A4B"/>
    <w:rsid w:val="00C127A3"/>
    <w:rsid w:val="00C1564B"/>
    <w:rsid w:val="00C1748F"/>
    <w:rsid w:val="00C40B05"/>
    <w:rsid w:val="00C66DB3"/>
    <w:rsid w:val="00C95524"/>
    <w:rsid w:val="00CD3557"/>
    <w:rsid w:val="00CE37EA"/>
    <w:rsid w:val="00CF7B5D"/>
    <w:rsid w:val="00D0357C"/>
    <w:rsid w:val="00D129AA"/>
    <w:rsid w:val="00D160E1"/>
    <w:rsid w:val="00DB240F"/>
    <w:rsid w:val="00DB2868"/>
    <w:rsid w:val="00E04BBF"/>
    <w:rsid w:val="00E12E12"/>
    <w:rsid w:val="00E204C0"/>
    <w:rsid w:val="00E40C4B"/>
    <w:rsid w:val="00E80B05"/>
    <w:rsid w:val="00E96E6D"/>
    <w:rsid w:val="00EC121C"/>
    <w:rsid w:val="00F00A3B"/>
    <w:rsid w:val="00F223B0"/>
    <w:rsid w:val="00F24725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17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4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17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4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sudski registar</izvorni_sadrzaj>
    <derivirana_varijabla naziv="DomainObject.Primjedba_1">Upis stečajne mase u sudski registar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2014.</izvorni_sadrzaj>
    <derivirana_varijabla naziv="DomainObject.Predmet.DatumOsnivanja_1">12.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St-95/2014</izvorni_sadrzaj>
    <derivirana_varijabla naziv="DomainObject.Predmet.OznakaBroj_1">St-95/2014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se dovršenje ovršnog postupka na nekretnini pri Općinskom sudu u Kutini</izvorni_sadrzaj>
    <derivirana_varijabla naziv="DomainObject.Predmet.PrimjedbaSuca_1">čeka se dovršenje ovršnog postupka na nekretnini pri Općinskom sudu u Kutini</derivirana_varijabla>
  </DomainObject.Predmet.PrimjedbaSuca>
  <DomainObject.Predmet.ProtustrankaFormated>
    <izvorni_sadrzaj>  UTILITAS d.o.o. za zastupanje, proizvodnju, trgovinu i usluge</izvorni_sadrzaj>
    <derivirana_varijabla naziv="DomainObject.Predmet.ProtustrankaFormated_1">  UTILITAS d.o.o. za zastupanje, proizvodnju, trgovinu i usluge</derivirana_varijabla>
  </DomainObject.Predmet.ProtustrankaFormated>
  <DomainObject.Predmet.ProtustrankaFormatedOIB>
    <izvorni_sadrzaj>  UTILITAS d.o.o. za zastupanje, proizvodnju, trgovinu i usluge, OIB 81048650039</izvorni_sadrzaj>
    <derivirana_varijabla naziv="DomainObject.Predmet.ProtustrankaFormatedOIB_1">  UTILITAS d.o.o. za zastupanje, proizvodnju, trgovinu i usluge, OIB 81048650039</derivirana_varijabla>
  </DomainObject.Predmet.ProtustrankaFormatedOIB>
  <DomainObject.Predmet.ProtustrankaFormatedWithAdress>
    <izvorni_sadrzaj> UTILITAS d.o.o. za zastupanje, proizvodnju, trgovinu i usluge, Osiječka 70, Novska</izvorni_sadrzaj>
    <derivirana_varijabla naziv="DomainObject.Predmet.ProtustrankaFormatedWithAdress_1"> UTILITAS d.o.o. za zastupanje, proizvodnju, trgovinu i usluge, Osiječka 70, Novska</derivirana_varijabla>
  </DomainObject.Predmet.ProtustrankaFormatedWithAdress>
  <DomainObject.Predmet.ProtustrankaFormatedWithAdressOIB>
    <izvorni_sadrzaj> UTILITAS d.o.o. za zastupanje, proizvodnju, trgovinu i usluge, OIB 81048650039, Osiječka 70, Novska</izvorni_sadrzaj>
    <derivirana_varijabla naziv="DomainObject.Predmet.ProtustrankaFormatedWithAdressOIB_1"> UTILITAS d.o.o. za zastupanje, proizvodnju, trgovinu i usluge, OIB 81048650039, Osiječka 70, Novska</derivirana_varijabla>
  </DomainObject.Predmet.ProtustrankaFormatedWithAdressOIB>
  <DomainObject.Predmet.ProtustrankaWithAdress>
    <izvorni_sadrzaj>UTILITAS d.o.o. za zastupanje, proizvodnju, trgovinu i usluge Osiječka 70, Novska</izvorni_sadrzaj>
    <derivirana_varijabla naziv="DomainObject.Predmet.ProtustrankaWithAdress_1">UTILITAS d.o.o. za zastupanje, proizvodnju, trgovinu i usluge Osiječka 70, Novska</derivirana_varijabla>
  </DomainObject.Predmet.ProtustrankaWithAdress>
  <DomainObject.Predmet.ProtustrankaWithAdressOIB>
    <izvorni_sadrzaj>UTILITAS d.o.o. za zastupanje, proizvodnju, trgovinu i usluge, OIB 81048650039, Osiječka 70, Novska</izvorni_sadrzaj>
    <derivirana_varijabla naziv="DomainObject.Predmet.ProtustrankaWithAdressOIB_1">UTILITAS d.o.o. za zastupanje, proizvodnju, trgovinu i usluge, OIB 81048650039, Osiječka 70, Novska</derivirana_varijabla>
  </DomainObject.Predmet.ProtustrankaWithAdressOIB>
  <DomainObject.Predmet.ProtustrankaNazivFormated>
    <izvorni_sadrzaj>UTILITAS d.o.o. za zastupanje, proizvodnju, trgovinu i usluge</izvorni_sadrzaj>
    <derivirana_varijabla naziv="DomainObject.Predmet.ProtustrankaNazivFormated_1">UTILITAS d.o.o. za zastupanje, proizvodnju, trgovinu i usluge</derivirana_varijabla>
  </DomainObject.Predmet.ProtustrankaNazivFormated>
  <DomainObject.Predmet.ProtustrankaNazivFormatedOIB>
    <izvorni_sadrzaj>UTILITAS d.o.o. za zastupanje, proizvodnju, trgovinu i usluge, OIB 81048650039</izvorni_sadrzaj>
    <derivirana_varijabla naziv="DomainObject.Predmet.ProtustrankaNazivFormatedOIB_1">UTILITAS d.o.o. za zastupanje, proizvodnju, trgovinu i usluge, OIB 81048650039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UTILITAS d.o.o. za zastupanje, proizvodnju, trgovinu i usluge</item>
    </izvorni_sadrzaj>
    <derivirana_varijabla naziv="DomainObject.Predmet.ProtuStrankaListFormated_1">
      <item>UTILITAS d.o.o. za zastupanje, proizvodnju, trgovinu i usluge</item>
    </derivirana_varijabla>
  </DomainObject.Predmet.ProtuStrankaListFormated>
  <DomainObject.Predmet.ProtuStrankaListFormatedOIB>
    <izvorni_sadrzaj>
      <item>UTILITAS d.o.o. za zastupanje, proizvodnju, trgovinu i usluge, OIB 81048650039</item>
    </izvorni_sadrzaj>
    <derivirana_varijabla naziv="DomainObject.Predmet.ProtuStrankaListFormatedOIB_1">
      <item>UTILITAS d.o.o. za zastupanje, proizvodnju, trgovinu i usluge, OIB 81048650039</item>
    </derivirana_varijabla>
  </DomainObject.Predmet.ProtuStrankaListFormatedOIB>
  <DomainObject.Predmet.ProtuStrankaListFormatedWithAdress>
    <izvorni_sadrzaj>
      <item>UTILITAS d.o.o. za zastupanje, proizvodnju, trgovinu i usluge, Osiječka 70, Novska</item>
    </izvorni_sadrzaj>
    <derivirana_varijabla naziv="DomainObject.Predmet.ProtuStrankaListFormatedWithAdress_1">
      <item>UTILITAS d.o.o. za zastupanje, proizvodnju, trgovinu i usluge, Osiječka 70, Novska</item>
    </derivirana_varijabla>
  </DomainObject.Predmet.ProtuStrankaListFormatedWithAdress>
  <DomainObject.Predmet.ProtuStrankaListFormatedWithAdressOIB>
    <izvorni_sadrzaj>
      <item>UTILITAS d.o.o. za zastupanje, proizvodnju, trgovinu i usluge, OIB 81048650039, Osiječka 70, Novska</item>
    </izvorni_sadrzaj>
    <derivirana_varijabla naziv="DomainObject.Predmet.ProtuStrankaListFormatedWithAdressOIB_1">
      <item>UTILITAS d.o.o. za zastupanje, proizvodnju, trgovinu i usluge, OIB 81048650039, Osiječka 70, Novska</item>
    </derivirana_varijabla>
  </DomainObject.Predmet.ProtuStrankaListFormatedWithAdressOIB>
  <DomainObject.Predmet.ProtuStrankaListNazivFormated>
    <izvorni_sadrzaj>
      <item>UTILITAS d.o.o. za zastupanje, proizvodnju, trgovinu i usluge</item>
    </izvorni_sadrzaj>
    <derivirana_varijabla naziv="DomainObject.Predmet.ProtuStrankaListNazivFormated_1">
      <item>UTILITAS d.o.o. za zastupanje, proizvodnju, trgovinu i usluge</item>
    </derivirana_varijabla>
  </DomainObject.Predmet.ProtuStrankaListNazivFormated>
  <DomainObject.Predmet.ProtuStrankaListNazivFormatedOIB>
    <izvorni_sadrzaj>
      <item>UTILITAS d.o.o. za zastupanje, proizvodnju, trgovinu i usluge, OIB 81048650039</item>
    </izvorni_sadrzaj>
    <derivirana_varijabla naziv="DomainObject.Predmet.ProtuStrankaListNazivFormatedOIB_1">
      <item>UTILITAS d.o.o. za zastupanje, proizvodnju, trgovinu i usluge, OIB 81048650039</item>
    </derivirana_varijabla>
  </DomainObject.Predmet.ProtuStrankaListNazivFormatedOIB>
  <DomainObject.Predmet.OstaliListFormated>
    <izvorni_sadrzaj>
      <item>ŽUPANIJSKO DRRŽAVNO ODVJETNIŠTVO U SISKU</item>
      <item>Mirjana Zuzija</item>
    </izvorni_sadrzaj>
    <derivirana_varijabla naziv="DomainObject.Predmet.OstaliListFormated_1">
      <item>ŽUPANIJSKO DRRŽAVNO ODVJETNIŠTVO U SISKU</item>
      <item>Mirjana Zuzija</item>
    </derivirana_varijabla>
  </DomainObject.Predmet.OstaliListFormated>
  <DomainObject.Predmet.OstaliListFormatedOIB>
    <izvorni_sadrzaj>
      <item>ŽUPANIJSKO DRRŽAVNO ODVJETNIŠTVO U SISKU</item>
      <item>Mirjana Zuzija, OIB 26497768352</item>
    </izvorni_sadrzaj>
    <derivirana_varijabla naziv="DomainObject.Predmet.OstaliListFormatedOIB_1">
      <item>ŽUPANIJSKO DRRŽAVNO ODVJETNIŠTVO U SISKU</item>
      <item>Mirjana Zuzija, OIB 26497768352</item>
    </derivirana_varijabla>
  </DomainObject.Predmet.OstaliListFormatedOIB>
  <DomainObject.Predmet.OstaliListFormatedWithAdress>
    <izvorni_sadrzaj>
      <item>ŽUPANIJSKO DRRŽAVNO ODVJETNIŠTVO U SISKU, Sisak</item>
      <item>Mirjana Zuzija, Slavka Kolara 25, 10410 Velika Gorica</item>
    </izvorni_sadrzaj>
    <derivirana_varijabla naziv="DomainObject.Predmet.OstaliListFormatedWithAdress_1">
      <item>ŽUPANIJSKO DRRŽAVNO ODVJETNIŠTVO U SISKU, Sisak</item>
      <item>Mirjana Zuzija, Slavka Kolara 25, 10410 Velika Gorica</item>
    </derivirana_varijabla>
  </DomainObject.Predmet.OstaliListFormatedWithAdress>
  <DomainObject.Predmet.OstaliListFormatedWithAdressOIB>
    <izvorni_sadrzaj>
      <item>ŽUPANIJSKO DRRŽAVNO ODVJETNIŠTVO U SISKU, Sisak</item>
      <item>Mirjana Zuzija, OIB 26497768352, Slavka Kolara 25, 10410 Velika Gorica</item>
    </izvorni_sadrzaj>
    <derivirana_varijabla naziv="DomainObject.Predmet.OstaliListFormatedWithAdressOIB_1">
      <item>ŽUPANIJSKO DRRŽAVNO ODVJETNIŠTVO U SISKU, Sisak</item>
      <item>Mirjana Zuzija, OIB 26497768352, Slavka Kolara 25, 10410 Velika Gorica</item>
    </derivirana_varijabla>
  </DomainObject.Predmet.OstaliListFormatedWithAdressOIB>
  <DomainObject.Predmet.OstaliListNazivFormated>
    <izvorni_sadrzaj>
      <item>ŽUPANIJSKO DRRŽAVNO ODVJETNIŠTVO U SISKU</item>
      <item>Mirjana Zuzija</item>
    </izvorni_sadrzaj>
    <derivirana_varijabla naziv="DomainObject.Predmet.OstaliListNazivFormated_1">
      <item>ŽUPANIJSKO DRRŽAVNO ODVJETNIŠTVO U SISKU</item>
      <item>Mirjana Zuzija</item>
    </derivirana_varijabla>
  </DomainObject.Predmet.OstaliListNazivFormated>
  <DomainObject.Predmet.OstaliListNazivFormatedOIB>
    <izvorni_sadrzaj>
      <item>ŽUPANIJSKO DRRŽAVNO ODVJETNIŠTVO U SISKU</item>
      <item>Mirjana Zuzija, OIB 26497768352</item>
    </izvorni_sadrzaj>
    <derivirana_varijabla naziv="DomainObject.Predmet.OstaliListNazivFormatedOIB_1">
      <item>ŽUPANIJSKO DRRŽAVNO ODVJETNIŠTVO U SISKU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UTILITAS d.o.o. za zastupanje, proizvodnju, trgovinu i usluge</izvorni_sadrzaj>
    <derivirana_varijabla naziv="DomainObject.Predmet.ProtustrankaIDrugi_1">UTILITAS d.o.o. za zastupanje, proizvodnju, trgovinu i usluge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UTILITAS d.o.o. za zastupanje, proizvodnju, trgovinu i usluge, OIB 81048650039, Osiječka 70, Novska</izvorni_sadrzaj>
    <derivirana_varijabla naziv="DomainObject.Predmet.ProtustrankaIDrugiAdressOIB_1">UTILITAS d.o.o. za zastupanje, proizvodnju, trgovinu i usluge, OIB 81048650039, Osiječka 70,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UTILITAS d.o.o. za zastupanje, proizvodnju, trgovinu i usluge</item>
      <item>RH, Ministarstvo financija, Porezna uprava Sisak</item>
      <item>vjerovnici</item>
      <item>ŽUPANIJSKO DRRŽAVNO ODVJETNIŠTVO U SISKU</item>
      <item>Mirjana Zuzija</item>
    </izvorni_sadrzaj>
    <derivirana_varijabla naziv="DomainObject.Predmet.SudioniciListNaziv_1">
      <item>UTILITAS d.o.o. za zastupanje, proizvodnju, trgovinu i usluge</item>
      <item>RH, Ministarstvo financija, Porezna uprava Sisak</item>
      <item>vjerovnici</item>
      <item>ŽUPANIJSKO DRRŽAVNO ODVJETNIŠTVO U SISKU</item>
      <item>Mirjana Zuzija</item>
    </derivirana_varijabla>
  </DomainObject.Predmet.SudioniciListNaziv>
  <DomainObject.Predmet.SudioniciListAdressOIB>
    <izvorni_sadrzaj>
      <item>UTILITAS d.o.o. za zastupanje, proizvodnju, trgovinu i usluge, OIB 81048650039, Osiječka 70,Novska</item>
      <item>RH, Ministarstvo financija, Porezna uprava Sisak, OIB 18683136487, S. i A. Radića 30,44000 Sisak</item>
      <item>vjerovnici</item>
      <item>ŽUPANIJSKO DRRŽAVNO ODVJETNIŠTVO U SISKU, Sisak</item>
      <item>Mirjana Zuzija, OIB 26497768352, Slavka Kolara 25,10410 Velika Gorica</item>
    </izvorni_sadrzaj>
    <derivirana_varijabla naziv="DomainObject.Predmet.SudioniciListAdressOIB_1">
      <item>UTILITAS d.o.o. za zastupanje, proizvodnju, trgovinu i usluge, OIB 81048650039, Osiječka 70,Novska</item>
      <item>RH, Ministarstvo financija, Porezna uprava Sisak, OIB 18683136487, S. i A. Radića 30,44000 Sisak</item>
      <item>vjerovnici</item>
      <item>ŽUPANIJSKO DRRŽAVNO ODVJETNIŠTVO U SISKU, Sisak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81048650039</item>
      <item>, OIB 18683136487</item>
      <item>, OIB null</item>
      <item>, OIB null</item>
      <item>, OIB 26497768352</item>
    </izvorni_sadrzaj>
    <derivirana_varijabla naziv="DomainObject.Predmet.SudioniciListNazivOIB_1">
      <item>, OIB 81048650039</item>
      <item>, OIB 18683136487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676</properties:Words>
  <properties:Characters>3529</properties:Characters>
  <properties:Lines>82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2018-09-07T07:54:00Z</dcterms:created>
  <dc:creator>mblazic</dc:creator>
  <cp:lastModifiedBy>Renata Klokočki</cp:lastModifiedBy>
  <cp:lastPrinted>2016-05-16T12:32:00Z</cp:lastPrinted>
  <dcterms:modified xmlns:xsi="http://www.w3.org/2001/XMLSchema-instance" xsi:type="dcterms:W3CDTF">2018-09-07T08:11:00Z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UPISU STEČAJNE MASE U REGISTAR-UTILITAS.docx)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