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237e" w14:paraId="448237e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5A6470">
        <w:rPr>
          <w:rFonts w:hAnsi="Times New Roman" w:ascii="Times New Roman"/>
          <w:lang w:val="hr-HR"/>
        </w:rPr>
        <w:t>4</w:t>
      </w:r>
      <w:r w:rsidR="00E76A0A">
        <w:rPr>
          <w:rFonts w:hAnsi="Times New Roman" w:ascii="Times New Roman"/>
          <w:lang w:val="hr-HR"/>
        </w:rPr>
        <w:t>168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76A0A">
        <w:rPr>
          <w:rFonts w:hAnsi="Times New Roman" w:ascii="Times New Roman"/>
          <w:szCs w:val="24"/>
        </w:rPr>
        <w:t>SIMUL d.o.o. Zagreb, Jablanska 64, OIB: 69970130312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361131">
        <w:rPr>
          <w:rFonts w:hAnsi="Times New Roman" w:ascii="Times New Roman"/>
          <w:szCs w:val="24"/>
          <w:lang w:val="hr-HR"/>
        </w:rPr>
        <w:t>30.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E76A0A">
        <w:rPr>
          <w:rFonts w:hAnsi="Times New Roman" w:ascii="Times New Roman"/>
          <w:szCs w:val="24"/>
        </w:rPr>
        <w:t>SIMUL d.o.o. Zagreb, Jablanska 64, OIB: 69970130312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30.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36113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</w:t>
      </w:r>
      <w:r w:rsidR="00361131">
        <w:rPr>
          <w:rFonts w:hAnsi="Times New Roman" w:ascii="Times New Roman"/>
          <w:szCs w:val="24"/>
        </w:rPr>
        <w:t>3</w:t>
      </w:r>
      <w:r w:rsidR="00083AAA" w:rsidRPr="00C15490">
        <w:rPr>
          <w:rFonts w:hAnsi="Times New Roman" w:ascii="Times New Roman"/>
          <w:szCs w:val="24"/>
        </w:rPr>
        <w:t>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E76A0A">
        <w:rPr>
          <w:rFonts w:hAnsi="Times New Roman" w:ascii="Times New Roman"/>
          <w:szCs w:val="24"/>
          <w:u w:val="single"/>
        </w:rPr>
        <w:t>Ivan Gjurašić iz Zagreba, Petrinjska 28, OIB: 66025260916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76A0A">
        <w:rPr>
          <w:rFonts w:hAnsi="Times New Roman" w:ascii="Times New Roman"/>
          <w:szCs w:val="24"/>
        </w:rPr>
        <w:t>SIMUL d.o.o. Zagreb, Jablanska 64, OIB: 69970130312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30.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17562"/>
    <w:rsid w:val="00265435"/>
    <w:rsid w:val="00277CA6"/>
    <w:rsid w:val="00296432"/>
    <w:rsid w:val="002C3F2A"/>
    <w:rsid w:val="00300050"/>
    <w:rsid w:val="003413DB"/>
    <w:rsid w:val="00361131"/>
    <w:rsid w:val="00372DFB"/>
    <w:rsid w:val="0038206A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A6470"/>
    <w:rsid w:val="005C77A5"/>
    <w:rsid w:val="005F3CFA"/>
    <w:rsid w:val="005F78D2"/>
    <w:rsid w:val="00611E38"/>
    <w:rsid w:val="006356C5"/>
    <w:rsid w:val="006428E0"/>
    <w:rsid w:val="00646D0C"/>
    <w:rsid w:val="006A257F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B800B1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76A0A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0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0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0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0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0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0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0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0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0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0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St-4168/2015-7</izvorni_sadrzaj>
    <derivirana_varijabla naziv="DomainObject.Oznaka_1">St-4168/2015-7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4168</izvorni_sadrzaj>
    <derivirana_varijabla naziv="DomainObject.Predmet.Broj_1">4168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St-4168/2015</izvorni_sadrzaj>
    <derivirana_varijabla naziv="DomainObject.Predmet.OznakaBroj_1">St-4168/2015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SIMUL d.o.o. zastupanog po punomoćniku Zdravko Lipovčić; Dario Grgetić</izvorni_sadrzaj>
    <derivirana_varijabla naziv="DomainObject.Predmet.ProtustrankaFormated_1">  SIMUL d.o.o. zastupanog po punomoćniku Zdravko Lipovčić; Dario Grgetić</derivirana_varijabla>
  </DomainObject.Predmet.ProtustrankaFormated>
  <DomainObject.Predmet.ProtustrankaFormatedOIB>
    <izvorni_sadrzaj>  SIMUL d.o.o., OIB 69970130312 zastupanog po punomoćniku Zdravko Lipovčić; Dario Grgetić</izvorni_sadrzaj>
    <derivirana_varijabla naziv="DomainObject.Predmet.ProtustrankaFormatedOIB_1">  SIMUL d.o.o., OIB 69970130312 zastupanog po punomoćniku Zdravko Lipovčić; Dario Grgetić</derivirana_varijabla>
  </DomainObject.Predmet.ProtustrankaFormatedOIB>
  <DomainObject.Predmet.ProtustrankaFormatedWithAdress>
    <izvorni_sadrzaj> SIMUL d.o.o., Jablanska 64, 10000 Zagreb zastupanog po punomoćniku Zdravko Lipovčić; Dario Grgetić</izvorni_sadrzaj>
    <derivirana_varijabla naziv="DomainObject.Predmet.ProtustrankaFormatedWithAdress_1"> SIMUL d.o.o., Jablanska 64, 10000 Zagreb zastupanog po punomoćniku Zdravko Lipovčić; Dario Grgetić</derivirana_varijabla>
  </DomainObject.Predmet.ProtustrankaFormatedWithAdress>
  <DomainObject.Predmet.ProtustrankaFormatedWithAdressOIB>
    <izvorni_sadrzaj> SIMUL d.o.o., OIB 69970130312, Jablanska 64, 10000 Zagreb zastupanog po punomoćniku Zdravko Lipovčić; Dario Grgetić</izvorni_sadrzaj>
    <derivirana_varijabla naziv="DomainObject.Predmet.ProtustrankaFormatedWithAdressOIB_1"> SIMUL d.o.o., OIB 69970130312, Jablanska 64, 10000 Zagreb zastupanog po punomoćniku Zdravko Lipovčić; Dario Grgetić</derivirana_varijabla>
  </DomainObject.Predmet.ProtustrankaFormatedWithAdressOIB>
  <DomainObject.Predmet.ProtustrankaWithAdress>
    <izvorni_sadrzaj>SIMUL d.o.o. Jablanska 64, 10000 Zagreb</izvorni_sadrzaj>
    <derivirana_varijabla naziv="DomainObject.Predmet.ProtustrankaWithAdress_1">SIMUL d.o.o. Jablanska 64, 10000 Zagreb</derivirana_varijabla>
  </DomainObject.Predmet.ProtustrankaWithAdress>
  <DomainObject.Predmet.ProtustrankaWithAdressOIB>
    <izvorni_sadrzaj>SIMUL d.o.o., OIB 69970130312, Jablanska 64, 10000 Zagreb</izvorni_sadrzaj>
    <derivirana_varijabla naziv="DomainObject.Predmet.ProtustrankaWithAdressOIB_1">SIMUL d.o.o., OIB 69970130312, Jablanska 64, 10000 Zagreb</derivirana_varijabla>
  </DomainObject.Predmet.ProtustrankaWithAdressOIB>
  <DomainObject.Predmet.ProtustrankaNazivFormated>
    <izvorni_sadrzaj>SIMUL d.o.o.</izvorni_sadrzaj>
    <derivirana_varijabla naziv="DomainObject.Predmet.ProtustrankaNazivFormated_1">SIMUL d.o.o.</derivirana_varijabla>
  </DomainObject.Predmet.ProtustrankaNazivFormated>
  <DomainObject.Predmet.ProtustrankaNazivFormatedOIB>
    <izvorni_sadrzaj>SIMUL d.o.o., OIB 69970130312</izvorni_sadrzaj>
    <derivirana_varijabla naziv="DomainObject.Predmet.ProtustrankaNazivFormatedOIB_1">SIMUL d.o.o., OIB 69970130312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SIMUL d.o.o. zastupanog po punomoćniku Zdravko Lipovčić; Dario Grgetić</item>
    </izvorni_sadrzaj>
    <derivirana_varijabla naziv="DomainObject.Predmet.ProtuStrankaListFormated_1">
      <item>SIMUL d.o.o. zastupanog po punomoćniku Zdravko Lipovčić; Dario Grgetić</item>
    </derivirana_varijabla>
  </DomainObject.Predmet.ProtuStrankaListFormated>
  <DomainObject.Predmet.ProtuStrankaListFormatedOIB>
    <izvorni_sadrzaj>
      <item>SIMUL d.o.o., OIB 69970130312 zastupanog po punomoćniku Zdravko Lipovčić; Dario Grgetić</item>
    </izvorni_sadrzaj>
    <derivirana_varijabla naziv="DomainObject.Predmet.ProtuStrankaListFormatedOIB_1">
      <item>SIMUL d.o.o., OIB 69970130312 zastupanog po punomoćniku Zdravko Lipovčić; Dario Grgetić</item>
    </derivirana_varijabla>
  </DomainObject.Predmet.ProtuStrankaListFormatedOIB>
  <DomainObject.Predmet.ProtuStrankaListFormatedWithAdress>
    <izvorni_sadrzaj>
      <item>SIMUL d.o.o., Jablanska 64, 10000 Zagreb zastupanog po punomoćniku Zdravko Lipovčić; Dario Grgetić</item>
    </izvorni_sadrzaj>
    <derivirana_varijabla naziv="DomainObject.Predmet.ProtuStrankaListFormatedWithAdress_1">
      <item>SIMUL d.o.o., Jablanska 64, 10000 Zagreb zastupanog po punomoćniku Zdravko Lipovčić; Dario Grgetić</item>
    </derivirana_varijabla>
  </DomainObject.Predmet.ProtuStrankaListFormatedWithAdress>
  <DomainObject.Predmet.ProtuStrankaListFormatedWithAdressOIB>
    <izvorni_sadrzaj>
      <item>SIMUL d.o.o., OIB 69970130312, Jablanska 64, 10000 Zagreb zastupanog po punomoćniku Zdravko Lipovčić; Dario Grgetić</item>
    </izvorni_sadrzaj>
    <derivirana_varijabla naziv="DomainObject.Predmet.ProtuStrankaListFormatedWithAdressOIB_1">
      <item>SIMUL d.o.o., OIB 69970130312, Jablanska 64, 10000 Zagreb zastupanog po punomoćniku Zdravko Lipovčić; Dario Grgetić</item>
    </derivirana_varijabla>
  </DomainObject.Predmet.ProtuStrankaListFormatedWithAdressOIB>
  <DomainObject.Predmet.ProtuStrankaListNazivFormated>
    <izvorni_sadrzaj>
      <item>SIMUL d.o.o.</item>
    </izvorni_sadrzaj>
    <derivirana_varijabla naziv="DomainObject.Predmet.ProtuStrankaListNazivFormated_1">
      <item>SIMUL d.o.o.</item>
    </derivirana_varijabla>
  </DomainObject.Predmet.ProtuStrankaListNazivFormated>
  <DomainObject.Predmet.ProtuStrankaListNazivFormatedOIB>
    <izvorni_sadrzaj>
      <item>SIMUL d.o.o., OIB 69970130312</item>
    </izvorni_sadrzaj>
    <derivirana_varijabla naziv="DomainObject.Predmet.ProtuStrankaListNazivFormatedOIB_1">
      <item>SIMUL d.o.o., OIB 69970130312</item>
    </derivirana_varijabla>
  </DomainObject.Predmet.ProtuStrankaListNazivFormatedOIB>
  <DomainObject.Predmet.OstaliListFormated>
    <izvorni_sadrzaj>
      <item>Zdravko Lipovčić punomoćnik sudionika u postupku SIMUL d.o.o.</item>
      <item>Dario Grgetić punomoćnik sudionika u postupku SIMUL d.o.o.</item>
    </izvorni_sadrzaj>
    <derivirana_varijabla naziv="DomainObject.Predmet.OstaliListFormated_1">
      <item>Zdravko Lipovčić punomoćnik sudionika u postupku SIMUL d.o.o.</item>
      <item>Dario Grgetić punomoćnik sudionika u postupku SIMUL d.o.o.</item>
    </derivirana_varijabla>
  </DomainObject.Predmet.OstaliListFormated>
  <DomainObject.Predmet.OstaliListFormatedOIB>
    <izvorni_sadrzaj>
      <item>Zdravko Lipovčić, OIB 64620047481 punomoćnik sudionika u postupku SIMUL d.o.o.</item>
      <item>Dario Grgetić, OIB 36435180252 punomoćnik sudionika u postupku SIMUL d.o.o.</item>
    </izvorni_sadrzaj>
    <derivirana_varijabla naziv="DomainObject.Predmet.OstaliListFormatedOIB_1">
      <item>Zdravko Lipovčić, OIB 64620047481 punomoćnik sudionika u postupku SIMUL d.o.o.</item>
      <item>Dario Grgetić, OIB 36435180252 punomoćnik sudionika u postupku SIMUL d.o.o.</item>
    </derivirana_varijabla>
  </DomainObject.Predmet.OstaliListFormatedOIB>
  <DomainObject.Predmet.OstaliListFormatedWithAdress>
    <izvorni_sadrzaj>
      <item>Zdravko Lipovčić, Jurja Neidhardta 5, 10000 Zagreb punomoćnik sudionika u postupku SIMUL d.o.o.</item>
      <item>Dario Grgetić, Jurja Neidhardta 4, 10000 Zagreb punomoćnik sudionika u postupku SIMUL d.o.o.</item>
    </izvorni_sadrzaj>
    <derivirana_varijabla naziv="DomainObject.Predmet.OstaliListFormatedWithAdress_1">
      <item>Zdravko Lipovčić, Jurja Neidhardta 5, 10000 Zagreb punomoćnik sudionika u postupku SIMUL d.o.o.</item>
      <item>Dario Grgetić, Jurja Neidhardta 4, 10000 Zagreb punomoćnik sudionika u postupku SIMUL d.o.o.</item>
    </derivirana_varijabla>
  </DomainObject.Predmet.OstaliListFormatedWithAdress>
  <DomainObject.Predmet.OstaliListFormatedWithAdressOIB>
    <izvorni_sadrzaj>
      <item>Zdravko Lipovčić, OIB 64620047481, Jurja Neidhardta 5, 10000 Zagreb punomoćnik sudionika u postupku SIMUL d.o.o.</item>
      <item>Dario Grgetić, OIB 36435180252, Jurja Neidhardta 4, 10000 Zagreb punomoćnik sudionika u postupku SIMUL d.o.o.</item>
    </izvorni_sadrzaj>
    <derivirana_varijabla naziv="DomainObject.Predmet.OstaliListFormatedWithAdressOIB_1">
      <item>Zdravko Lipovčić, OIB 64620047481, Jurja Neidhardta 5, 10000 Zagreb punomoćnik sudionika u postupku SIMUL d.o.o.</item>
      <item>Dario Grgetić, OIB 36435180252, Jurja Neidhardta 4, 10000 Zagreb punomoćnik sudionika u postupku SIMUL d.o.o.</item>
    </derivirana_varijabla>
  </DomainObject.Predmet.OstaliListFormatedWithAdressOIB>
  <DomainObject.Predmet.OstaliListNazivFormated>
    <izvorni_sadrzaj>
      <item>Zdravko Lipovčić</item>
      <item>Dario Grgetić</item>
    </izvorni_sadrzaj>
    <derivirana_varijabla naziv="DomainObject.Predmet.OstaliListNazivFormated_1">
      <item>Zdravko Lipovčić</item>
      <item>Dario Grgetić</item>
    </derivirana_varijabla>
  </DomainObject.Predmet.OstaliListNazivFormated>
  <DomainObject.Predmet.OstaliListNazivFormatedOIB>
    <izvorni_sadrzaj>
      <item>Zdravko Lipovčić, OIB 64620047481</item>
      <item>Dario Grgetić, OIB 36435180252</item>
    </izvorni_sadrzaj>
    <derivirana_varijabla naziv="DomainObject.Predmet.OstaliListNazivFormatedOIB_1">
      <item>Zdravko Lipovčić, OIB 64620047481</item>
      <item>Dario Grgetić, OIB 36435180252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St-4168/2015-7</izvorni_sadrzaj>
    <derivirana_varijabla naziv="DomainObject.PoslovniBrojDokumenta_1">St-4168/2015-7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SIMUL d.o.o.</izvorni_sadrzaj>
    <derivirana_varijabla naziv="DomainObject.Predmet.ProtustrankaIDrugi_1">SIMUL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SIMUL d.o.o., OIB 69970130312, Jablanska 64, 10000 Zagreb</izvorni_sadrzaj>
    <derivirana_varijabla naziv="DomainObject.Predmet.ProtustrankaIDrugiAdressOIB_1">SIMUL d.o.o., OIB 69970130312, Jablanska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SIMUL d.o.o.</item>
      <item>Zdravko Lipovčić</item>
      <item>Dario Grgetić</item>
    </izvorni_sadrzaj>
    <derivirana_varijabla naziv="DomainObject.Predmet.SudioniciListNaziv_1">
      <item>FINA Regionalni centar Zagreb</item>
      <item>SIMUL d.o.o.</item>
      <item>Zdravko Lipovčić</item>
      <item>Dario Grgetić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SIMUL d.o.o., OIB 69970130312, Jablanska 64,10000 Zagreb</item>
      <item>Zdravko Lipovčić, OIB 64620047481, Jurja Neidhardta 5,10000 Zagreb</item>
      <item>Dario Grgetić, OIB 36435180252, Jurja Neidhardta 4,10000 Zagreb</item>
    </izvorni_sadrzaj>
    <derivirana_varijabla naziv="DomainObject.Predmet.SudioniciListAdressOIB_1">
      <item>FINA Regionalni centar Zagreb, OIB 85821130368, Trg svibanjskih žrtava 1995. 1,10000 Zagreb</item>
      <item>SIMUL d.o.o., OIB 69970130312, Jablanska 64,10000 Zagreb</item>
      <item>Zdravko Lipovčić, OIB 64620047481, Jurja Neidhardta 5,10000 Zagreb</item>
      <item>Dario Grgetić, OIB 36435180252, Jurja Neidhardta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69970130312</item>
      <item>, OIB 64620047481</item>
      <item>, OIB 36435180252</item>
    </izvorni_sadrzaj>
    <derivirana_varijabla naziv="DomainObject.Predmet.SudioniciListNazivOIB_1">
      <item>, OIB 85821130368</item>
      <item>, OIB 69970130312</item>
      <item>, OIB 64620047481</item>
      <item>, OIB 36435180252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0EE6C-69CB-4994-8352-2CF036787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363</properties:Words>
  <properties:Characters>1897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2016-03-30T08:04:00Z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2016-03-30T08:16:00Z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