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ab768" w14:paraId="3eab768" w:rsidRDefault="002F1A19" w:rsidP="00910611" w:rsidR="00347E0B">
      <w:pPr>
        <w:ind w:firstLine="708"/>
        <w15:collapsed w:val="false"/>
      </w:pPr>
      <w:bookmarkStart w:name="_GoBack" w:id="0"/>
      <w:bookmarkEnd w:id="0"/>
      <w:r>
        <w:t xml:space="preserve">   </w:t>
      </w:r>
      <w:r w:rsidR="00347E0B"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F1A19" w:rsidP="00910611" w:rsidR="00347E0B">
      <w:r>
        <w:rPr>
          <w:rFonts w:eastAsia="MS Mincho"/>
        </w:rPr>
        <w:t xml:space="preserve">  </w:t>
      </w:r>
      <w:r w:rsidR="00347E0B">
        <w:rPr>
          <w:rFonts w:eastAsia="MS Mincho"/>
        </w:rPr>
        <w:t>REPUBLIKA HRVATSKA</w:t>
      </w:r>
    </w:p>
    <w:p w:rsidRDefault="00347E0B" w:rsidP="00910611" w:rsidR="00347E0B">
      <w:r>
        <w:rPr>
          <w:rFonts w:eastAsia="MS Mincho"/>
        </w:rPr>
        <w:t>TRGOVAČKI SUD U RIJECI</w:t>
      </w:r>
    </w:p>
    <w:p w:rsidRDefault="00347E0B" w:rsidR="00347E0B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347E0B" w:rsidP="00910611" w:rsidR="00347E0B" w:rsidRPr="00910611"/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>Trgovački sud u Rijeci,</w:t>
      </w:r>
      <w:r w:rsidR="00742068">
        <w:t xml:space="preserve"> OIB 88785964957,</w:t>
      </w:r>
      <w:r w:rsidR="00596CA1" w:rsidRPr="00596CA1">
        <w:t xml:space="preserve"> </w:t>
      </w:r>
      <w:r w:rsidR="00B416A5">
        <w:t>u skraćenom stečajnom postupku pod posl. brojem 15 St-</w:t>
      </w:r>
      <w:r w:rsidR="00742068">
        <w:t>1148/15</w:t>
      </w:r>
      <w:r w:rsidR="00B416A5">
        <w:t>, temeljem odredbe čl.430. Stečajnog zakona (</w:t>
      </w:r>
      <w:r w:rsidR="00742068">
        <w:t>Narodne novine br.</w:t>
      </w:r>
      <w:r w:rsidR="00B416A5">
        <w:t xml:space="preserve"> 71/15), dana </w:t>
      </w:r>
      <w:r w:rsidR="00AF3E7D">
        <w:t>08</w:t>
      </w:r>
      <w:r w:rsidR="007D50B2">
        <w:t xml:space="preserve">. </w:t>
      </w:r>
      <w:r w:rsidR="00AF3E7D">
        <w:t>lipnja</w:t>
      </w:r>
      <w:r w:rsidR="00B416A5">
        <w:t xml:space="preserve"> 201</w:t>
      </w:r>
      <w:r w:rsidR="008E046A">
        <w:t>6</w:t>
      </w:r>
      <w:r w:rsidR="00B416A5">
        <w:t xml:space="preserve">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8E046A" w:rsidR="00B416A5" w:rsidRPr="00B416A5">
      <w:pPr>
        <w:numPr>
          <w:ilvl w:val="0"/>
          <w:numId w:val="11"/>
        </w:numPr>
        <w:jc w:val="both"/>
        <w:rPr>
          <w:b/>
          <w:bCs/>
        </w:rPr>
      </w:pPr>
      <w:r>
        <w:rPr>
          <w:bCs/>
        </w:rPr>
        <w:t>Za dužnika</w:t>
      </w:r>
      <w:r w:rsidR="007D50B2">
        <w:rPr>
          <w:bCs/>
        </w:rPr>
        <w:t xml:space="preserve"> </w:t>
      </w:r>
      <w:r w:rsidR="0091347A">
        <w:rPr>
          <w:b/>
          <w:bCs/>
        </w:rPr>
        <w:t xml:space="preserve">BRANITELJSKA RIBARSKA ZADRUGA NEVERA za ribarstvo, Omišalj, Stran 35, OIB </w:t>
      </w:r>
      <w:r w:rsidR="0099727A">
        <w:rPr>
          <w:b/>
          <w:bCs/>
        </w:rPr>
        <w:t>50358430820</w:t>
      </w:r>
      <w:r w:rsidR="00F77BE2">
        <w:rPr>
          <w:b/>
          <w:bCs/>
        </w:rPr>
        <w:t>;</w:t>
      </w:r>
    </w:p>
    <w:p w:rsidRDefault="00B416A5" w:rsidP="00B416A5" w:rsidR="00B416A5" w:rsidRPr="00B416A5">
      <w:pPr>
        <w:ind w:left="1080"/>
        <w:jc w:val="both"/>
        <w:rPr>
          <w:b/>
          <w:bCs/>
        </w:rPr>
      </w:pPr>
    </w:p>
    <w:p w:rsidRDefault="00B416A5" w:rsidP="00532349" w:rsidR="00B416A5" w:rsidRPr="00B416A5">
      <w:pPr>
        <w:numPr>
          <w:ilvl w:val="0"/>
          <w:numId w:val="11"/>
        </w:numPr>
        <w:jc w:val="both"/>
        <w:rPr>
          <w:b/>
        </w:rPr>
      </w:pPr>
      <w:r>
        <w:t xml:space="preserve">Ukupan iznos duga evidentiran na temelju neizvršenih osnova za plaćanje na dan </w:t>
      </w:r>
      <w:r w:rsidR="002D019F">
        <w:t>01. rujna</w:t>
      </w:r>
      <w:r w:rsidR="002A4F6E">
        <w:t xml:space="preserve"> 2015</w:t>
      </w:r>
      <w:r>
        <w:t xml:space="preserve">. godine iznosi </w:t>
      </w:r>
      <w:r w:rsidR="0099727A">
        <w:rPr>
          <w:b/>
        </w:rPr>
        <w:t>32.194,93</w:t>
      </w:r>
      <w:r w:rsidR="005846FF">
        <w:rPr>
          <w:b/>
        </w:rPr>
        <w:t xml:space="preserve"> </w:t>
      </w:r>
      <w:r w:rsidR="00137F33">
        <w:rPr>
          <w:b/>
        </w:rPr>
        <w:t>kn</w:t>
      </w:r>
      <w:r>
        <w:rPr>
          <w:b/>
        </w:rPr>
        <w:t>;</w:t>
      </w:r>
      <w:r w:rsidRPr="00B416A5">
        <w:rPr>
          <w:b/>
        </w:rPr>
        <w:t xml:space="preserve"> </w:t>
      </w:r>
    </w:p>
    <w:p w:rsidRDefault="00B416A5" w:rsidP="00B416A5" w:rsidR="00B416A5">
      <w:pPr>
        <w:pStyle w:val="Odlomakpopisa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U tom slučaju sud će po službenoj dužnosti donijeti rješenje o otvaranju i zaključenju skraćenog stečajnog postupka.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AF3E7D">
        <w:t>08</w:t>
      </w:r>
      <w:r w:rsidR="007D50B2">
        <w:t xml:space="preserve">. </w:t>
      </w:r>
      <w:r w:rsidR="00AF3E7D">
        <w:t>lipnja</w:t>
      </w:r>
      <w:r w:rsidR="00B416A5">
        <w:t xml:space="preserve"> </w:t>
      </w:r>
      <w:r w:rsidR="002909F5" w:rsidRPr="006515DF">
        <w:t>201</w:t>
      </w:r>
      <w:r w:rsidR="008E046A">
        <w:t>6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B75AB7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10654F" w:rsidP="003B5F59" w:rsidR="0010654F" w:rsidRPr="006515DF">
      <w:pPr>
        <w:ind w:left="2832"/>
        <w:jc w:val="right"/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lastRenderedPageBreak/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AF3E7D">
        <w:rPr>
          <w:sz w:val="20"/>
          <w:szCs w:val="20"/>
        </w:rPr>
        <w:t>08.6.</w:t>
      </w:r>
      <w:r w:rsidR="008E046A">
        <w:rPr>
          <w:sz w:val="20"/>
          <w:szCs w:val="20"/>
        </w:rPr>
        <w:t>2016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Daniela Korlević</w:t>
      </w:r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F1A1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913345" w:rsidR="006C1643" w:rsidRPr="00192B34">
    <w:pPr>
      <w:pStyle w:val="Zaglavlje"/>
    </w:pPr>
  </w:p>
  <w:p w:rsidRDefault="006C1643" w:rsidP="00DB6E1D" w:rsidR="006C1643" w:rsidRPr="003C5000">
    <w:pPr>
      <w:pStyle w:val="Zaglavlje"/>
      <w:rPr>
        <w:rFonts w:cs="Arial" w:hAnsi="Arial" w:ascii="Arial"/>
      </w:rPr>
    </w:pPr>
  </w:p>
  <w:p w:rsidRDefault="006C1643" w:rsidP="00B55334" w:rsidR="006C1643" w:rsidRPr="003C5000">
    <w:pPr>
      <w:pStyle w:val="Zaglavlje"/>
      <w:rPr>
        <w:rFonts w:cs="Arial" w:hAnsi="Arial" w:ascii="Arial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6C164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742068">
      <w:t>1148/15-6</w:t>
    </w:r>
  </w:p>
  <w:p w:rsidRDefault="00BC3630" w:rsidP="00596CA1" w:rsidR="00BC3630" w:rsidRPr="00596CA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378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06EA8"/>
    <w:rsid w:val="00010B99"/>
    <w:rsid w:val="00017A9C"/>
    <w:rsid w:val="0002009F"/>
    <w:rsid w:val="00022EBA"/>
    <w:rsid w:val="00025205"/>
    <w:rsid w:val="00041652"/>
    <w:rsid w:val="00042E1B"/>
    <w:rsid w:val="00044D56"/>
    <w:rsid w:val="00047FDA"/>
    <w:rsid w:val="00056DD9"/>
    <w:rsid w:val="00066741"/>
    <w:rsid w:val="00070EDE"/>
    <w:rsid w:val="00071DB6"/>
    <w:rsid w:val="00073DB5"/>
    <w:rsid w:val="0008069D"/>
    <w:rsid w:val="000816FE"/>
    <w:rsid w:val="00081A13"/>
    <w:rsid w:val="00083767"/>
    <w:rsid w:val="00087A44"/>
    <w:rsid w:val="00094924"/>
    <w:rsid w:val="000973D5"/>
    <w:rsid w:val="000A2B63"/>
    <w:rsid w:val="000A3E0E"/>
    <w:rsid w:val="000A66F5"/>
    <w:rsid w:val="000C2EB0"/>
    <w:rsid w:val="000C3C3A"/>
    <w:rsid w:val="000C4016"/>
    <w:rsid w:val="000C59C4"/>
    <w:rsid w:val="000D156D"/>
    <w:rsid w:val="000E2F46"/>
    <w:rsid w:val="000E32F9"/>
    <w:rsid w:val="000E44B2"/>
    <w:rsid w:val="000E7469"/>
    <w:rsid w:val="000F016F"/>
    <w:rsid w:val="000F358A"/>
    <w:rsid w:val="000F53DB"/>
    <w:rsid w:val="000F5814"/>
    <w:rsid w:val="00101EBF"/>
    <w:rsid w:val="0010654F"/>
    <w:rsid w:val="00111670"/>
    <w:rsid w:val="001221ED"/>
    <w:rsid w:val="00123B98"/>
    <w:rsid w:val="001251AE"/>
    <w:rsid w:val="00125CD7"/>
    <w:rsid w:val="00126115"/>
    <w:rsid w:val="00131A49"/>
    <w:rsid w:val="00137F33"/>
    <w:rsid w:val="00140487"/>
    <w:rsid w:val="00141383"/>
    <w:rsid w:val="0014199C"/>
    <w:rsid w:val="00142C0F"/>
    <w:rsid w:val="001463CE"/>
    <w:rsid w:val="00153F94"/>
    <w:rsid w:val="00155D32"/>
    <w:rsid w:val="0016205A"/>
    <w:rsid w:val="001642A4"/>
    <w:rsid w:val="00171CEC"/>
    <w:rsid w:val="00174BCC"/>
    <w:rsid w:val="00176959"/>
    <w:rsid w:val="00177624"/>
    <w:rsid w:val="00183E1B"/>
    <w:rsid w:val="001924A3"/>
    <w:rsid w:val="00192B34"/>
    <w:rsid w:val="00192C04"/>
    <w:rsid w:val="001A08C1"/>
    <w:rsid w:val="001A277D"/>
    <w:rsid w:val="001A7CA5"/>
    <w:rsid w:val="001B28BF"/>
    <w:rsid w:val="001B7F61"/>
    <w:rsid w:val="001C171A"/>
    <w:rsid w:val="001C1C87"/>
    <w:rsid w:val="001C35B0"/>
    <w:rsid w:val="001C3E88"/>
    <w:rsid w:val="001C462A"/>
    <w:rsid w:val="001C7CCB"/>
    <w:rsid w:val="001D1BA8"/>
    <w:rsid w:val="001D2AAF"/>
    <w:rsid w:val="001D42F4"/>
    <w:rsid w:val="001D774D"/>
    <w:rsid w:val="001E1C17"/>
    <w:rsid w:val="001E3EE3"/>
    <w:rsid w:val="001F05AB"/>
    <w:rsid w:val="001F08AB"/>
    <w:rsid w:val="001F0A4D"/>
    <w:rsid w:val="001F16F6"/>
    <w:rsid w:val="001F2FBB"/>
    <w:rsid w:val="001F39FE"/>
    <w:rsid w:val="001F5DD9"/>
    <w:rsid w:val="00200E93"/>
    <w:rsid w:val="00201815"/>
    <w:rsid w:val="002038DA"/>
    <w:rsid w:val="00204EF4"/>
    <w:rsid w:val="0020591A"/>
    <w:rsid w:val="00206CFF"/>
    <w:rsid w:val="00214F56"/>
    <w:rsid w:val="0021604C"/>
    <w:rsid w:val="00221DC3"/>
    <w:rsid w:val="002239D1"/>
    <w:rsid w:val="00227952"/>
    <w:rsid w:val="0023167A"/>
    <w:rsid w:val="00233207"/>
    <w:rsid w:val="002347BC"/>
    <w:rsid w:val="00236E02"/>
    <w:rsid w:val="00240A4A"/>
    <w:rsid w:val="002432D7"/>
    <w:rsid w:val="00260313"/>
    <w:rsid w:val="002646E7"/>
    <w:rsid w:val="00265D10"/>
    <w:rsid w:val="002717C3"/>
    <w:rsid w:val="002721A3"/>
    <w:rsid w:val="00273EC3"/>
    <w:rsid w:val="00280ABB"/>
    <w:rsid w:val="00282C64"/>
    <w:rsid w:val="002847B3"/>
    <w:rsid w:val="00287DF1"/>
    <w:rsid w:val="002909F5"/>
    <w:rsid w:val="00291909"/>
    <w:rsid w:val="002936F9"/>
    <w:rsid w:val="0029506D"/>
    <w:rsid w:val="00295325"/>
    <w:rsid w:val="002A4F6E"/>
    <w:rsid w:val="002B5594"/>
    <w:rsid w:val="002B722E"/>
    <w:rsid w:val="002C0246"/>
    <w:rsid w:val="002C0324"/>
    <w:rsid w:val="002C0F0F"/>
    <w:rsid w:val="002C27DA"/>
    <w:rsid w:val="002C4A8D"/>
    <w:rsid w:val="002C5527"/>
    <w:rsid w:val="002C6790"/>
    <w:rsid w:val="002C7051"/>
    <w:rsid w:val="002D019F"/>
    <w:rsid w:val="002D2734"/>
    <w:rsid w:val="002D619E"/>
    <w:rsid w:val="002E1C10"/>
    <w:rsid w:val="002F1490"/>
    <w:rsid w:val="002F1A19"/>
    <w:rsid w:val="0030344A"/>
    <w:rsid w:val="003066D4"/>
    <w:rsid w:val="003101CC"/>
    <w:rsid w:val="00311D8A"/>
    <w:rsid w:val="003122D5"/>
    <w:rsid w:val="00313562"/>
    <w:rsid w:val="003146A2"/>
    <w:rsid w:val="00314E82"/>
    <w:rsid w:val="003209F8"/>
    <w:rsid w:val="00320F84"/>
    <w:rsid w:val="003370AD"/>
    <w:rsid w:val="00337EA7"/>
    <w:rsid w:val="00343353"/>
    <w:rsid w:val="00343794"/>
    <w:rsid w:val="003442EE"/>
    <w:rsid w:val="00345EBD"/>
    <w:rsid w:val="00347E0B"/>
    <w:rsid w:val="003535EE"/>
    <w:rsid w:val="00354350"/>
    <w:rsid w:val="0036379E"/>
    <w:rsid w:val="00364245"/>
    <w:rsid w:val="003657A2"/>
    <w:rsid w:val="003676E4"/>
    <w:rsid w:val="003705B0"/>
    <w:rsid w:val="00374332"/>
    <w:rsid w:val="003804C9"/>
    <w:rsid w:val="0038778A"/>
    <w:rsid w:val="00390B57"/>
    <w:rsid w:val="003A712D"/>
    <w:rsid w:val="003B2995"/>
    <w:rsid w:val="003B3276"/>
    <w:rsid w:val="003B5F59"/>
    <w:rsid w:val="003C0C44"/>
    <w:rsid w:val="003C3531"/>
    <w:rsid w:val="003C6155"/>
    <w:rsid w:val="003D255B"/>
    <w:rsid w:val="003F0965"/>
    <w:rsid w:val="003F6ACD"/>
    <w:rsid w:val="004047B3"/>
    <w:rsid w:val="004107F2"/>
    <w:rsid w:val="00427F95"/>
    <w:rsid w:val="00430EE8"/>
    <w:rsid w:val="00437108"/>
    <w:rsid w:val="00437A6E"/>
    <w:rsid w:val="004409C4"/>
    <w:rsid w:val="00442998"/>
    <w:rsid w:val="004479E7"/>
    <w:rsid w:val="00451390"/>
    <w:rsid w:val="00452BD7"/>
    <w:rsid w:val="00457A1E"/>
    <w:rsid w:val="00461255"/>
    <w:rsid w:val="00462984"/>
    <w:rsid w:val="00465AA9"/>
    <w:rsid w:val="004715DD"/>
    <w:rsid w:val="00471D2E"/>
    <w:rsid w:val="004740FD"/>
    <w:rsid w:val="00480E24"/>
    <w:rsid w:val="00490FF3"/>
    <w:rsid w:val="004936A3"/>
    <w:rsid w:val="004950EC"/>
    <w:rsid w:val="004A135A"/>
    <w:rsid w:val="004A5775"/>
    <w:rsid w:val="004B732F"/>
    <w:rsid w:val="004C0F23"/>
    <w:rsid w:val="004C47E1"/>
    <w:rsid w:val="004D2150"/>
    <w:rsid w:val="004D3706"/>
    <w:rsid w:val="004D46AB"/>
    <w:rsid w:val="004E3F18"/>
    <w:rsid w:val="004E66B3"/>
    <w:rsid w:val="004F189D"/>
    <w:rsid w:val="004F2CFA"/>
    <w:rsid w:val="004F4CA9"/>
    <w:rsid w:val="004F540E"/>
    <w:rsid w:val="004F678A"/>
    <w:rsid w:val="00502687"/>
    <w:rsid w:val="00502B1A"/>
    <w:rsid w:val="005046D4"/>
    <w:rsid w:val="00506452"/>
    <w:rsid w:val="00511D92"/>
    <w:rsid w:val="00515498"/>
    <w:rsid w:val="00524180"/>
    <w:rsid w:val="00525788"/>
    <w:rsid w:val="00526321"/>
    <w:rsid w:val="00532349"/>
    <w:rsid w:val="00535BE5"/>
    <w:rsid w:val="0053677E"/>
    <w:rsid w:val="00541F08"/>
    <w:rsid w:val="005531F5"/>
    <w:rsid w:val="00564EB6"/>
    <w:rsid w:val="005660B1"/>
    <w:rsid w:val="00573F2B"/>
    <w:rsid w:val="005802D3"/>
    <w:rsid w:val="005846FF"/>
    <w:rsid w:val="005857B8"/>
    <w:rsid w:val="005959C0"/>
    <w:rsid w:val="00596CA1"/>
    <w:rsid w:val="0059728D"/>
    <w:rsid w:val="005976C1"/>
    <w:rsid w:val="005A0C3A"/>
    <w:rsid w:val="005A4C83"/>
    <w:rsid w:val="005A69CA"/>
    <w:rsid w:val="005A6EB2"/>
    <w:rsid w:val="005B042B"/>
    <w:rsid w:val="005B3205"/>
    <w:rsid w:val="005B37B0"/>
    <w:rsid w:val="005B4824"/>
    <w:rsid w:val="005C586E"/>
    <w:rsid w:val="005D1654"/>
    <w:rsid w:val="005D4737"/>
    <w:rsid w:val="005D4741"/>
    <w:rsid w:val="005D6FCD"/>
    <w:rsid w:val="005D7970"/>
    <w:rsid w:val="005E350D"/>
    <w:rsid w:val="005F0A59"/>
    <w:rsid w:val="005F464C"/>
    <w:rsid w:val="00610D3C"/>
    <w:rsid w:val="00611CEC"/>
    <w:rsid w:val="006124FC"/>
    <w:rsid w:val="00613482"/>
    <w:rsid w:val="00614A72"/>
    <w:rsid w:val="00616C7C"/>
    <w:rsid w:val="00622BD7"/>
    <w:rsid w:val="006234C0"/>
    <w:rsid w:val="00623619"/>
    <w:rsid w:val="006257A2"/>
    <w:rsid w:val="00646987"/>
    <w:rsid w:val="00647204"/>
    <w:rsid w:val="006515DF"/>
    <w:rsid w:val="00664684"/>
    <w:rsid w:val="006677B8"/>
    <w:rsid w:val="006740F9"/>
    <w:rsid w:val="006752AD"/>
    <w:rsid w:val="00694B02"/>
    <w:rsid w:val="00695AE9"/>
    <w:rsid w:val="006A1C63"/>
    <w:rsid w:val="006A37E1"/>
    <w:rsid w:val="006B4842"/>
    <w:rsid w:val="006C0F44"/>
    <w:rsid w:val="006C1643"/>
    <w:rsid w:val="006C1EF8"/>
    <w:rsid w:val="006C30F0"/>
    <w:rsid w:val="006C6264"/>
    <w:rsid w:val="006C6849"/>
    <w:rsid w:val="006C7289"/>
    <w:rsid w:val="006C7BE7"/>
    <w:rsid w:val="006D0FF1"/>
    <w:rsid w:val="006D23EF"/>
    <w:rsid w:val="006D27C5"/>
    <w:rsid w:val="006E046C"/>
    <w:rsid w:val="006E33B5"/>
    <w:rsid w:val="006E47D6"/>
    <w:rsid w:val="006E5065"/>
    <w:rsid w:val="006F08C2"/>
    <w:rsid w:val="006F1B2C"/>
    <w:rsid w:val="006F36A9"/>
    <w:rsid w:val="00700305"/>
    <w:rsid w:val="00705DC1"/>
    <w:rsid w:val="00705FA5"/>
    <w:rsid w:val="00705FB9"/>
    <w:rsid w:val="007076F8"/>
    <w:rsid w:val="0070781D"/>
    <w:rsid w:val="00707DAF"/>
    <w:rsid w:val="00730DC7"/>
    <w:rsid w:val="00740535"/>
    <w:rsid w:val="00742068"/>
    <w:rsid w:val="00745DAB"/>
    <w:rsid w:val="00747147"/>
    <w:rsid w:val="0075094D"/>
    <w:rsid w:val="00751890"/>
    <w:rsid w:val="00753A4D"/>
    <w:rsid w:val="00753AC6"/>
    <w:rsid w:val="00754530"/>
    <w:rsid w:val="007552E8"/>
    <w:rsid w:val="00760EB7"/>
    <w:rsid w:val="00760FF1"/>
    <w:rsid w:val="00763E07"/>
    <w:rsid w:val="00767887"/>
    <w:rsid w:val="00774BD4"/>
    <w:rsid w:val="00783210"/>
    <w:rsid w:val="00783420"/>
    <w:rsid w:val="00784053"/>
    <w:rsid w:val="00784E65"/>
    <w:rsid w:val="007854F9"/>
    <w:rsid w:val="007A2DF3"/>
    <w:rsid w:val="007A43EA"/>
    <w:rsid w:val="007A6990"/>
    <w:rsid w:val="007A7BDE"/>
    <w:rsid w:val="007B5BB1"/>
    <w:rsid w:val="007B6289"/>
    <w:rsid w:val="007D50B2"/>
    <w:rsid w:val="007D6926"/>
    <w:rsid w:val="007F0D63"/>
    <w:rsid w:val="007F453A"/>
    <w:rsid w:val="00800379"/>
    <w:rsid w:val="0080451C"/>
    <w:rsid w:val="00815B74"/>
    <w:rsid w:val="0081798F"/>
    <w:rsid w:val="00830BFC"/>
    <w:rsid w:val="008326F0"/>
    <w:rsid w:val="0083740B"/>
    <w:rsid w:val="0084056E"/>
    <w:rsid w:val="00844CB1"/>
    <w:rsid w:val="008472F2"/>
    <w:rsid w:val="008633E6"/>
    <w:rsid w:val="00866B4A"/>
    <w:rsid w:val="00867742"/>
    <w:rsid w:val="008677D6"/>
    <w:rsid w:val="00871797"/>
    <w:rsid w:val="0087242D"/>
    <w:rsid w:val="0088045C"/>
    <w:rsid w:val="008811E8"/>
    <w:rsid w:val="00887CB9"/>
    <w:rsid w:val="008909D6"/>
    <w:rsid w:val="00890A5F"/>
    <w:rsid w:val="00891CF1"/>
    <w:rsid w:val="008958F6"/>
    <w:rsid w:val="008A247C"/>
    <w:rsid w:val="008B1087"/>
    <w:rsid w:val="008B7AC6"/>
    <w:rsid w:val="008C20F1"/>
    <w:rsid w:val="008C24F1"/>
    <w:rsid w:val="008C429C"/>
    <w:rsid w:val="008D5C2F"/>
    <w:rsid w:val="008D6F9C"/>
    <w:rsid w:val="008E046A"/>
    <w:rsid w:val="008E51E4"/>
    <w:rsid w:val="008F4071"/>
    <w:rsid w:val="00902599"/>
    <w:rsid w:val="00913345"/>
    <w:rsid w:val="0091347A"/>
    <w:rsid w:val="009156D4"/>
    <w:rsid w:val="009168C5"/>
    <w:rsid w:val="00916C6A"/>
    <w:rsid w:val="009205D7"/>
    <w:rsid w:val="009223EE"/>
    <w:rsid w:val="00923EB7"/>
    <w:rsid w:val="009242E5"/>
    <w:rsid w:val="00930785"/>
    <w:rsid w:val="00931081"/>
    <w:rsid w:val="0093239D"/>
    <w:rsid w:val="00934574"/>
    <w:rsid w:val="009345FB"/>
    <w:rsid w:val="00940B7F"/>
    <w:rsid w:val="00941210"/>
    <w:rsid w:val="00947C0E"/>
    <w:rsid w:val="00951E3B"/>
    <w:rsid w:val="00956E95"/>
    <w:rsid w:val="00964233"/>
    <w:rsid w:val="009658D8"/>
    <w:rsid w:val="009753F5"/>
    <w:rsid w:val="00983195"/>
    <w:rsid w:val="00986D01"/>
    <w:rsid w:val="0099727A"/>
    <w:rsid w:val="009A322C"/>
    <w:rsid w:val="009C3E97"/>
    <w:rsid w:val="009C663E"/>
    <w:rsid w:val="009C7356"/>
    <w:rsid w:val="009D071F"/>
    <w:rsid w:val="009D2648"/>
    <w:rsid w:val="009D6E09"/>
    <w:rsid w:val="009E362E"/>
    <w:rsid w:val="009F5205"/>
    <w:rsid w:val="009F5287"/>
    <w:rsid w:val="009F7E6C"/>
    <w:rsid w:val="00A00038"/>
    <w:rsid w:val="00A00165"/>
    <w:rsid w:val="00A01BDC"/>
    <w:rsid w:val="00A065C8"/>
    <w:rsid w:val="00A06B5D"/>
    <w:rsid w:val="00A24271"/>
    <w:rsid w:val="00A26019"/>
    <w:rsid w:val="00A418A0"/>
    <w:rsid w:val="00A45E8E"/>
    <w:rsid w:val="00A61785"/>
    <w:rsid w:val="00A7404C"/>
    <w:rsid w:val="00A7796C"/>
    <w:rsid w:val="00A8114B"/>
    <w:rsid w:val="00A81F86"/>
    <w:rsid w:val="00A95267"/>
    <w:rsid w:val="00A97004"/>
    <w:rsid w:val="00AA4DE4"/>
    <w:rsid w:val="00AA5E71"/>
    <w:rsid w:val="00AA60AF"/>
    <w:rsid w:val="00AB08FD"/>
    <w:rsid w:val="00AB208A"/>
    <w:rsid w:val="00AC1B93"/>
    <w:rsid w:val="00AC1EEE"/>
    <w:rsid w:val="00AC3939"/>
    <w:rsid w:val="00AC4C2A"/>
    <w:rsid w:val="00AE4FC2"/>
    <w:rsid w:val="00AE73E1"/>
    <w:rsid w:val="00AE7D36"/>
    <w:rsid w:val="00AF123A"/>
    <w:rsid w:val="00AF27D1"/>
    <w:rsid w:val="00AF3A89"/>
    <w:rsid w:val="00AF3E7D"/>
    <w:rsid w:val="00AF5685"/>
    <w:rsid w:val="00AF6E7A"/>
    <w:rsid w:val="00B04F19"/>
    <w:rsid w:val="00B06A16"/>
    <w:rsid w:val="00B3107E"/>
    <w:rsid w:val="00B4056C"/>
    <w:rsid w:val="00B416A5"/>
    <w:rsid w:val="00B47C18"/>
    <w:rsid w:val="00B50C7E"/>
    <w:rsid w:val="00B524C6"/>
    <w:rsid w:val="00B55334"/>
    <w:rsid w:val="00B64745"/>
    <w:rsid w:val="00B73A0E"/>
    <w:rsid w:val="00B75AB7"/>
    <w:rsid w:val="00B846D9"/>
    <w:rsid w:val="00B91B39"/>
    <w:rsid w:val="00BA39FA"/>
    <w:rsid w:val="00BA44FC"/>
    <w:rsid w:val="00BA5395"/>
    <w:rsid w:val="00BA6A1F"/>
    <w:rsid w:val="00BA723F"/>
    <w:rsid w:val="00BB08EE"/>
    <w:rsid w:val="00BC3630"/>
    <w:rsid w:val="00BE2A5A"/>
    <w:rsid w:val="00BE62C8"/>
    <w:rsid w:val="00BF3035"/>
    <w:rsid w:val="00BF6D01"/>
    <w:rsid w:val="00C00927"/>
    <w:rsid w:val="00C058ED"/>
    <w:rsid w:val="00C14A59"/>
    <w:rsid w:val="00C27EA4"/>
    <w:rsid w:val="00C317C2"/>
    <w:rsid w:val="00C32128"/>
    <w:rsid w:val="00C323DB"/>
    <w:rsid w:val="00C32821"/>
    <w:rsid w:val="00C348D2"/>
    <w:rsid w:val="00C42715"/>
    <w:rsid w:val="00C43526"/>
    <w:rsid w:val="00C44A1F"/>
    <w:rsid w:val="00C45DA7"/>
    <w:rsid w:val="00C476E2"/>
    <w:rsid w:val="00C50761"/>
    <w:rsid w:val="00C5617B"/>
    <w:rsid w:val="00C610A8"/>
    <w:rsid w:val="00C64BCA"/>
    <w:rsid w:val="00C65E64"/>
    <w:rsid w:val="00C670B2"/>
    <w:rsid w:val="00C769A1"/>
    <w:rsid w:val="00C77447"/>
    <w:rsid w:val="00C77BDB"/>
    <w:rsid w:val="00C82148"/>
    <w:rsid w:val="00C83CC2"/>
    <w:rsid w:val="00C85545"/>
    <w:rsid w:val="00C861C3"/>
    <w:rsid w:val="00C929CB"/>
    <w:rsid w:val="00C92FD8"/>
    <w:rsid w:val="00CA15EC"/>
    <w:rsid w:val="00CA28F3"/>
    <w:rsid w:val="00CA758D"/>
    <w:rsid w:val="00CB10FD"/>
    <w:rsid w:val="00CB6630"/>
    <w:rsid w:val="00CB7A73"/>
    <w:rsid w:val="00CC5CF8"/>
    <w:rsid w:val="00CD34FF"/>
    <w:rsid w:val="00CD3905"/>
    <w:rsid w:val="00CD4C8C"/>
    <w:rsid w:val="00CD757E"/>
    <w:rsid w:val="00CE003D"/>
    <w:rsid w:val="00CF56F0"/>
    <w:rsid w:val="00D01041"/>
    <w:rsid w:val="00D0155F"/>
    <w:rsid w:val="00D01C71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45447"/>
    <w:rsid w:val="00D468A9"/>
    <w:rsid w:val="00D56850"/>
    <w:rsid w:val="00D57B06"/>
    <w:rsid w:val="00D62DDC"/>
    <w:rsid w:val="00D633CD"/>
    <w:rsid w:val="00D80655"/>
    <w:rsid w:val="00D829C9"/>
    <w:rsid w:val="00D85013"/>
    <w:rsid w:val="00D85F35"/>
    <w:rsid w:val="00D92ADB"/>
    <w:rsid w:val="00D937E1"/>
    <w:rsid w:val="00DA134F"/>
    <w:rsid w:val="00DA1414"/>
    <w:rsid w:val="00DA7445"/>
    <w:rsid w:val="00DB4DE4"/>
    <w:rsid w:val="00DB6E1D"/>
    <w:rsid w:val="00DC3D57"/>
    <w:rsid w:val="00DC3EBD"/>
    <w:rsid w:val="00DC77DF"/>
    <w:rsid w:val="00DD05CF"/>
    <w:rsid w:val="00DD0D96"/>
    <w:rsid w:val="00DD1B05"/>
    <w:rsid w:val="00DD3724"/>
    <w:rsid w:val="00DE0EE6"/>
    <w:rsid w:val="00DE47EB"/>
    <w:rsid w:val="00DF0869"/>
    <w:rsid w:val="00DF0A6C"/>
    <w:rsid w:val="00DF3FC1"/>
    <w:rsid w:val="00E038E0"/>
    <w:rsid w:val="00E0440D"/>
    <w:rsid w:val="00E15CCB"/>
    <w:rsid w:val="00E15F81"/>
    <w:rsid w:val="00E2258C"/>
    <w:rsid w:val="00E26A8F"/>
    <w:rsid w:val="00E31BA6"/>
    <w:rsid w:val="00E34D08"/>
    <w:rsid w:val="00E3790C"/>
    <w:rsid w:val="00E4260F"/>
    <w:rsid w:val="00E47C9F"/>
    <w:rsid w:val="00E50B31"/>
    <w:rsid w:val="00E52103"/>
    <w:rsid w:val="00E5367A"/>
    <w:rsid w:val="00E541ED"/>
    <w:rsid w:val="00E55672"/>
    <w:rsid w:val="00E64D55"/>
    <w:rsid w:val="00E65036"/>
    <w:rsid w:val="00E66F64"/>
    <w:rsid w:val="00E7305D"/>
    <w:rsid w:val="00E82BCC"/>
    <w:rsid w:val="00E90954"/>
    <w:rsid w:val="00E940D1"/>
    <w:rsid w:val="00EA4F3F"/>
    <w:rsid w:val="00EB1E37"/>
    <w:rsid w:val="00EB7096"/>
    <w:rsid w:val="00EC3AE2"/>
    <w:rsid w:val="00EC5B56"/>
    <w:rsid w:val="00ED6CE8"/>
    <w:rsid w:val="00EE2C23"/>
    <w:rsid w:val="00EF0CEC"/>
    <w:rsid w:val="00EF23A6"/>
    <w:rsid w:val="00F01233"/>
    <w:rsid w:val="00F04D4A"/>
    <w:rsid w:val="00F1324F"/>
    <w:rsid w:val="00F173C1"/>
    <w:rsid w:val="00F20F43"/>
    <w:rsid w:val="00F27CD8"/>
    <w:rsid w:val="00F3043C"/>
    <w:rsid w:val="00F314A5"/>
    <w:rsid w:val="00F37E54"/>
    <w:rsid w:val="00F43C56"/>
    <w:rsid w:val="00F4462D"/>
    <w:rsid w:val="00F501A5"/>
    <w:rsid w:val="00F57489"/>
    <w:rsid w:val="00F65C0A"/>
    <w:rsid w:val="00F673B3"/>
    <w:rsid w:val="00F751B5"/>
    <w:rsid w:val="00F753F3"/>
    <w:rsid w:val="00F756F5"/>
    <w:rsid w:val="00F7794A"/>
    <w:rsid w:val="00F77BE2"/>
    <w:rsid w:val="00F8259B"/>
    <w:rsid w:val="00F86780"/>
    <w:rsid w:val="00F879E6"/>
    <w:rsid w:val="00F92485"/>
    <w:rsid w:val="00F9276E"/>
    <w:rsid w:val="00F93C67"/>
    <w:rsid w:val="00F94880"/>
    <w:rsid w:val="00F95D61"/>
    <w:rsid w:val="00FA018F"/>
    <w:rsid w:val="00FA4B91"/>
    <w:rsid w:val="00FA59EB"/>
    <w:rsid w:val="00FA7CE0"/>
    <w:rsid w:val="00FB4660"/>
    <w:rsid w:val="00FB67C5"/>
    <w:rsid w:val="00FC408D"/>
    <w:rsid w:val="00FC6EC8"/>
    <w:rsid w:val="00FD0C4A"/>
    <w:rsid w:val="00FD59CA"/>
    <w:rsid w:val="00FE0823"/>
    <w:rsid w:val="00FE1905"/>
    <w:rsid w:val="00FE4CC1"/>
    <w:rsid w:val="00FF0FA8"/>
    <w:rsid w:val="00FF153E"/>
    <w:rsid w:val="00FF7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78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47E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7E0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7E0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7E0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7E0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47E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7E0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7E0B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7E0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7E0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lipnja 2016.</izvorni_sadrzaj>
    <derivirana_varijabla naziv="DomainObject.DatumDonosenjaOdluke_1">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1148</izvorni_sadrzaj>
    <derivirana_varijabla naziv="DomainObject.Predmet.Broj_1">1148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St-1148/2015</izvorni_sadrzaj>
    <derivirana_varijabla naziv="DomainObject.Predmet.OznakaBroj_1">St-1148/2015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Braniteljska ribarska zadruga NEVERA</izvorni_sadrzaj>
    <derivirana_varijabla naziv="DomainObject.Predmet.ProtustrankaFormated_1">  Braniteljska ribarska zadruga NEVERA</derivirana_varijabla>
  </DomainObject.Predmet.ProtustrankaFormated>
  <DomainObject.Predmet.ProtustrankaFormatedOIB>
    <izvorni_sadrzaj>  Braniteljska ribarska zadruga NEVERA, OIB 50358430820</izvorni_sadrzaj>
    <derivirana_varijabla naziv="DomainObject.Predmet.ProtustrankaFormatedOIB_1">  Braniteljska ribarska zadruga NEVERA, OIB 50358430820</derivirana_varijabla>
  </DomainObject.Predmet.ProtustrankaFormatedOIB>
  <DomainObject.Predmet.ProtustrankaFormatedWithAdress>
    <izvorni_sadrzaj> Braniteljska ribarska zadruga NEVERA, Stran 35, 51513 Omišalj</izvorni_sadrzaj>
    <derivirana_varijabla naziv="DomainObject.Predmet.ProtustrankaFormatedWithAdress_1"> Braniteljska ribarska zadruga NEVERA, Stran 35, 51513 Omišalj</derivirana_varijabla>
  </DomainObject.Predmet.ProtustrankaFormatedWithAdress>
  <DomainObject.Predmet.ProtustrankaFormatedWithAdressOIB>
    <izvorni_sadrzaj> Braniteljska ribarska zadruga NEVERA, OIB 50358430820, Stran 35, 51513 Omišalj</izvorni_sadrzaj>
    <derivirana_varijabla naziv="DomainObject.Predmet.ProtustrankaFormatedWithAdressOIB_1"> Braniteljska ribarska zadruga NEVERA, OIB 50358430820, Stran 35, 51513 Omišalj</derivirana_varijabla>
  </DomainObject.Predmet.ProtustrankaFormatedWithAdressOIB>
  <DomainObject.Predmet.ProtustrankaWithAdress>
    <izvorni_sadrzaj>Braniteljska ribarska zadruga NEVERA Stran 35, 51513 Omišalj</izvorni_sadrzaj>
    <derivirana_varijabla naziv="DomainObject.Predmet.ProtustrankaWithAdress_1">Braniteljska ribarska zadruga NEVERA Stran 35, 51513 Omišalj</derivirana_varijabla>
  </DomainObject.Predmet.ProtustrankaWithAdress>
  <DomainObject.Predmet.ProtustrankaWithAdressOIB>
    <izvorni_sadrzaj>Braniteljska ribarska zadruga NEVERA, OIB 50358430820, Stran 35, 51513 Omišalj</izvorni_sadrzaj>
    <derivirana_varijabla naziv="DomainObject.Predmet.ProtustrankaWithAdressOIB_1">Braniteljska ribarska zadruga NEVERA, OIB 50358430820, Stran 35, 51513 Omišalj</derivirana_varijabla>
  </DomainObject.Predmet.ProtustrankaWithAdressOIB>
  <DomainObject.Predmet.ProtustrankaNazivFormated>
    <izvorni_sadrzaj>Braniteljska ribarska zadruga NEVERA</izvorni_sadrzaj>
    <derivirana_varijabla naziv="DomainObject.Predmet.ProtustrankaNazivFormated_1">Braniteljska ribarska zadruga NEVERA</derivirana_varijabla>
  </DomainObject.Predmet.ProtustrankaNazivFormated>
  <DomainObject.Predmet.ProtustrankaNazivFormatedOIB>
    <izvorni_sadrzaj>Braniteljska ribarska zadruga NEVERA, OIB 50358430820</izvorni_sadrzaj>
    <derivirana_varijabla naziv="DomainObject.Predmet.ProtustrankaNazivFormatedOIB_1">Braniteljska ribarska zadruga NEVERA, OIB 50358430820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Braniteljska ribarska zadruga NEVERA</item>
    </izvorni_sadrzaj>
    <derivirana_varijabla naziv="DomainObject.Predmet.ProtuStrankaListFormated_1">
      <item>Braniteljska ribarska zadruga NEVERA</item>
    </derivirana_varijabla>
  </DomainObject.Predmet.ProtuStrankaListFormated>
  <DomainObject.Predmet.ProtuStrankaListFormatedOIB>
    <izvorni_sadrzaj>
      <item>Braniteljska ribarska zadruga NEVERA, OIB 50358430820</item>
    </izvorni_sadrzaj>
    <derivirana_varijabla naziv="DomainObject.Predmet.ProtuStrankaListFormatedOIB_1">
      <item>Braniteljska ribarska zadruga NEVERA, OIB 50358430820</item>
    </derivirana_varijabla>
  </DomainObject.Predmet.ProtuStrankaListFormatedOIB>
  <DomainObject.Predmet.ProtuStrankaListFormatedWithAdress>
    <izvorni_sadrzaj>
      <item>Braniteljska ribarska zadruga NEVERA, Stran 35, 51513 Omišalj</item>
    </izvorni_sadrzaj>
    <derivirana_varijabla naziv="DomainObject.Predmet.ProtuStrankaListFormatedWithAdress_1">
      <item>Braniteljska ribarska zadruga NEVERA, Stran 35, 51513 Omišalj</item>
    </derivirana_varijabla>
  </DomainObject.Predmet.ProtuStrankaListFormatedWithAdress>
  <DomainObject.Predmet.ProtuStrankaListFormatedWithAdressOIB>
    <izvorni_sadrzaj>
      <item>Braniteljska ribarska zadruga NEVERA, OIB 50358430820, Stran 35, 51513 Omišalj</item>
    </izvorni_sadrzaj>
    <derivirana_varijabla naziv="DomainObject.Predmet.ProtuStrankaListFormatedWithAdressOIB_1">
      <item>Braniteljska ribarska zadruga NEVERA, OIB 50358430820, Stran 35, 51513 Omišalj</item>
    </derivirana_varijabla>
  </DomainObject.Predmet.ProtuStrankaListFormatedWithAdressOIB>
  <DomainObject.Predmet.ProtuStrankaListNazivFormated>
    <izvorni_sadrzaj>
      <item>Braniteljska ribarska zadruga NEVERA</item>
    </izvorni_sadrzaj>
    <derivirana_varijabla naziv="DomainObject.Predmet.ProtuStrankaListNazivFormated_1">
      <item>Braniteljska ribarska zadruga NEVERA</item>
    </derivirana_varijabla>
  </DomainObject.Predmet.ProtuStrankaListNazivFormated>
  <DomainObject.Predmet.ProtuStrankaListNazivFormatedOIB>
    <izvorni_sadrzaj>
      <item>Braniteljska ribarska zadruga NEVERA, OIB 50358430820</item>
    </izvorni_sadrzaj>
    <derivirana_varijabla naziv="DomainObject.Predmet.ProtuStrankaListNazivFormatedOIB_1">
      <item>Braniteljska ribarska zadruga NEVERA, OIB 50358430820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Braniteljska ribarska zadruga NEVERA</izvorni_sadrzaj>
    <derivirana_varijabla naziv="DomainObject.Predmet.ProtustrankaIDrugi_1">Braniteljska ribarska zadruga NEVERA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Braniteljska ribarska zadruga NEVERA, OIB 50358430820, Stran 35, 51513 Omišalj</izvorni_sadrzaj>
    <derivirana_varijabla naziv="DomainObject.Predmet.ProtustrankaIDrugiAdressOIB_1">Braniteljska ribarska zadruga NEVERA, OIB 50358430820, Stran 35, 51513 Omišalj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Braniteljska ribarska zadruga NEVERA</item>
    </izvorni_sadrzaj>
    <derivirana_varijabla naziv="DomainObject.Predmet.SudioniciListNaziv_1">
      <item>FINA  Rijeka</item>
      <item>Braniteljska ribarska zadruga NEVERA</item>
    </derivirana_varijabla>
  </DomainObject.Predmet.SudioniciListNaziv>
  <DomainObject.Predmet.SudioniciListAdressOIB>
    <izvorni_sadrzaj>
      <item>FINA  Rijeka, OIB 85821130368, Frana Kurelca 8,51000 Rijeka</item>
      <item>Braniteljska ribarska zadruga NEVERA, OIB 50358430820, Stran 35,51513 Omišalj</item>
    </izvorni_sadrzaj>
    <derivirana_varijabla naziv="DomainObject.Predmet.SudioniciListAdressOIB_1">
      <item>FINA  Rijeka, OIB 85821130368, Frana Kurelca 8,51000 Rijeka</item>
      <item>Braniteljska ribarska zadruga NEVERA, OIB 50358430820, Stran 35,51513 Omišalj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50358430820</item>
    </izvorni_sadrzaj>
    <derivirana_varijabla naziv="DomainObject.Predmet.SudioniciListNazivOIB_1">
      <item>, OIB 85821130368</item>
      <item>, OIB 50358430820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39DC2FB-2570-4B86-B947-229AF87EBB0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285</properties:Words>
  <properties:Characters>1435</properties:Characters>
  <properties:Lines>56</properties:Lines>
  <properties:Paragraphs>22</properties:Paragraphs>
  <properties:TotalTime>1212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2015-11-26T07:40:00Z</dcterms:created>
  <dc:creator>ksarlija</dc:creator>
  <cp:lastModifiedBy>Jasna Radulović</cp:lastModifiedBy>
  <cp:lastPrinted>2016-06-08T08:26:00Z</cp:lastPrinted>
  <dcterms:modified xmlns:xsi="http://www.w3.org/2001/XMLSchema-instance" xsi:type="dcterms:W3CDTF">2016-06-08T09:37:00Z</dcterms:modified>
  <cp:revision>172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