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0e46" w14:paraId="3770e4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66EFC">
        <w:t>3984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66EFC">
        <w:t>PERAMAT d.o.o. Zagreb, Petrovaradinska 1A, OIB: 98992913096</w:t>
      </w:r>
      <w:r w:rsidR="000A1EA9">
        <w:t>,</w:t>
      </w:r>
      <w:r w:rsidR="004B7DCF">
        <w:t xml:space="preserve"> </w:t>
      </w:r>
      <w:r w:rsidRPr="00AF1EFD">
        <w:t xml:space="preserve">dana </w:t>
      </w:r>
      <w:r w:rsidR="000A1EA9">
        <w:t>3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D66EFC">
        <w:t>PERAMAT d.o.o. Zagreb, Petrovaradinska 1A, OIB: 98992913096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0A1EA9">
        <w:t>3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66EFC">
        <w:t>Marko Marić, Zagreb, Petrinjska 59a, OIB: 40578632064.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66EFC">
        <w:t>PERAMAT d.o.o. Zagreb, Petrovaradinska 1A, OIB: 98992913096,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0A1EA9">
        <w:t>3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66EFC">
        <w:t>PERAMAT d.o.o. Zagreb, Petrovaradinska 1A, OIB: 98992913096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D66EFC">
        <w:t>PERAMAT d.o.o. Zagreb, Petrovaradinska 1A, OIB: 98992913096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A1EA9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A1EA9">
        <w:t>3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37277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37277F" w:rsidP="00465DEA" w:rsidR="0037277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66EFC">
        <w:t>Marko Marić</w:t>
      </w:r>
      <w:r w:rsidR="00844149">
        <w:t>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7CC" w:rsidR="000077CC">
      <w:r>
        <w:separator/>
      </w:r>
    </w:p>
  </w:endnote>
  <w:endnote w:id="0" w:type="continuationSeparator">
    <w:p w:rsidRDefault="000077CC" w:rsidR="00007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7CC" w:rsidR="000077CC">
      <w:r>
        <w:separator/>
      </w:r>
    </w:p>
  </w:footnote>
  <w:footnote w:id="0" w:type="continuationSeparator">
    <w:p w:rsidRDefault="000077CC" w:rsidR="00007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7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A1EA9">
      <w:t>39</w:t>
    </w:r>
    <w:r w:rsidR="00D66EFC">
      <w:t>84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7CC"/>
    <w:rsid w:val="0004613B"/>
    <w:rsid w:val="00050EF7"/>
    <w:rsid w:val="00060133"/>
    <w:rsid w:val="000611A8"/>
    <w:rsid w:val="000A1EA9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7277F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66EFC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St-3984/2015</izvorni_sadrzaj>
    <derivirana_varijabla naziv="DomainObject.Predmet.OznakaBroj_1">St-3984/2015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PERAMAT d.o.o. zastupanog po punomoćniku Robert Zelić</izvorni_sadrzaj>
    <derivirana_varijabla naziv="DomainObject.Predmet.ProtustrankaFormated_1">  PERAMAT d.o.o. zastupanog po punomoćniku Robert Zelić</derivirana_varijabla>
  </DomainObject.Predmet.ProtustrankaFormated>
  <DomainObject.Predmet.ProtustrankaFormatedOIB>
    <izvorni_sadrzaj>  PERAMAT d.o.o., OIB 98992913096 zastupanog po punomoćniku Robert Zelić</izvorni_sadrzaj>
    <derivirana_varijabla naziv="DomainObject.Predmet.ProtustrankaFormatedOIB_1">  PERAMAT d.o.o., OIB 98992913096 zastupanog po punomoćniku Robert Zelić</derivirana_varijabla>
  </DomainObject.Predmet.ProtustrankaFormatedOIB>
  <DomainObject.Predmet.ProtustrankaFormatedWithAdress>
    <izvorni_sadrzaj> PERAMAT d.o.o., Petrovaradinska 1 A, 10000 Zagreb zastupanog po punomoćniku Robert Zelić</izvorni_sadrzaj>
    <derivirana_varijabla naziv="DomainObject.Predmet.ProtustrankaFormatedWithAdress_1"> PERAMAT d.o.o., Petrovaradinska 1 A, 10000 Zagreb zastupanog po punomoćniku Robert Zelić</derivirana_varijabla>
  </DomainObject.Predmet.ProtustrankaFormatedWithAdress>
  <DomainObject.Predmet.ProtustrankaFormatedWithAdressOIB>
    <izvorni_sadrzaj> PERAMAT d.o.o., OIB 98992913096, Petrovaradinska 1 A, 10000 Zagreb zastupanog po punomoćniku Robert Zelić</izvorni_sadrzaj>
    <derivirana_varijabla naziv="DomainObject.Predmet.ProtustrankaFormatedWithAdressOIB_1"> PERAMAT d.o.o., OIB 98992913096, Petrovaradinska 1 A, 10000 Zagreb zastupanog po punomoćniku Robert Zelić</derivirana_varijabla>
  </DomainObject.Predmet.ProtustrankaFormatedWithAdressOIB>
  <DomainObject.Predmet.ProtustrankaWithAdress>
    <izvorni_sadrzaj>PERAMAT d.o.o. Petrovaradinska 1 A, 10000 Zagreb</izvorni_sadrzaj>
    <derivirana_varijabla naziv="DomainObject.Predmet.ProtustrankaWithAdress_1">PERAMAT d.o.o. Petrovaradinska 1 A, 10000 Zagreb</derivirana_varijabla>
  </DomainObject.Predmet.ProtustrankaWithAdress>
  <DomainObject.Predmet.ProtustrankaWithAdressOIB>
    <izvorni_sadrzaj>PERAMAT d.o.o., OIB 98992913096, Petrovaradinska 1 A, 10000 Zagreb</izvorni_sadrzaj>
    <derivirana_varijabla naziv="DomainObject.Predmet.ProtustrankaWithAdressOIB_1">PERAMAT d.o.o., OIB 98992913096, Petrovaradinska 1 A, 10000 Zagreb</derivirana_varijabla>
  </DomainObject.Predmet.ProtustrankaWithAdressOIB>
  <DomainObject.Predmet.ProtustrankaNazivFormated>
    <izvorni_sadrzaj>PERAMAT d.o.o.</izvorni_sadrzaj>
    <derivirana_varijabla naziv="DomainObject.Predmet.ProtustrankaNazivFormated_1">PERAMAT d.o.o.</derivirana_varijabla>
  </DomainObject.Predmet.ProtustrankaNazivFormated>
  <DomainObject.Predmet.ProtustrankaNazivFormatedOIB>
    <izvorni_sadrzaj>PERAMAT d.o.o., OIB 98992913096</izvorni_sadrzaj>
    <derivirana_varijabla naziv="DomainObject.Predmet.ProtustrankaNazivFormatedOIB_1">PERAMAT d.o.o., OIB 98992913096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PERAMAT d.o.o. zastupanog po punomoćniku Robert Zelić</item>
    </izvorni_sadrzaj>
    <derivirana_varijabla naziv="DomainObject.Predmet.ProtuStrankaListFormated_1">
      <item>PERAMAT d.o.o. zastupanog po punomoćniku Robert Zelić</item>
    </derivirana_varijabla>
  </DomainObject.Predmet.ProtuStrankaListFormated>
  <DomainObject.Predmet.ProtuStrankaListFormatedOIB>
    <izvorni_sadrzaj>
      <item>PERAMAT d.o.o., OIB 98992913096 zastupanog po punomoćniku Robert Zelić</item>
    </izvorni_sadrzaj>
    <derivirana_varijabla naziv="DomainObject.Predmet.ProtuStrankaListFormatedOIB_1">
      <item>PERAMAT d.o.o., OIB 98992913096 zastupanog po punomoćniku Robert Zelić</item>
    </derivirana_varijabla>
  </DomainObject.Predmet.ProtuStrankaListFormatedOIB>
  <DomainObject.Predmet.ProtuStrankaListFormatedWithAdress>
    <izvorni_sadrzaj>
      <item>PERAMAT d.o.o., Petrovaradinska 1 A, 10000 Zagreb zastupanog po punomoćniku Robert Zelić</item>
    </izvorni_sadrzaj>
    <derivirana_varijabla naziv="DomainObject.Predmet.ProtuStrankaListFormatedWithAdress_1">
      <item>PERAMAT d.o.o., Petrovaradinska 1 A, 10000 Zagreb zastupanog po punomoćniku Robert Zelić</item>
    </derivirana_varijabla>
  </DomainObject.Predmet.ProtuStrankaListFormatedWithAdress>
  <DomainObject.Predmet.ProtuStrankaListFormatedWithAdressOIB>
    <izvorni_sadrzaj>
      <item>PERAMAT d.o.o., OIB 98992913096, Petrovaradinska 1 A, 10000 Zagreb zastupanog po punomoćniku Robert Zelić</item>
    </izvorni_sadrzaj>
    <derivirana_varijabla naziv="DomainObject.Predmet.ProtuStrankaListFormatedWithAdressOIB_1">
      <item>PERAMAT d.o.o., OIB 98992913096, Petrovaradinska 1 A, 10000 Zagreb zastupanog po punomoćniku Robert Zelić</item>
    </derivirana_varijabla>
  </DomainObject.Predmet.ProtuStrankaListFormatedWithAdressOIB>
  <DomainObject.Predmet.ProtuStrankaListNazivFormated>
    <izvorni_sadrzaj>
      <item>PERAMAT d.o.o.</item>
    </izvorni_sadrzaj>
    <derivirana_varijabla naziv="DomainObject.Predmet.ProtuStrankaListNazivFormated_1">
      <item>PERAMAT d.o.o.</item>
    </derivirana_varijabla>
  </DomainObject.Predmet.ProtuStrankaListNazivFormated>
  <DomainObject.Predmet.ProtuStrankaListNazivFormatedOIB>
    <izvorni_sadrzaj>
      <item>PERAMAT d.o.o., OIB 98992913096</item>
    </izvorni_sadrzaj>
    <derivirana_varijabla naziv="DomainObject.Predmet.ProtuStrankaListNazivFormatedOIB_1">
      <item>PERAMAT d.o.o., OIB 98992913096</item>
    </derivirana_varijabla>
  </DomainObject.Predmet.ProtuStrankaListNazivFormatedOIB>
  <DomainObject.Predmet.OstaliListFormated>
    <izvorni_sadrzaj>
      <item>Robert Zelić punomoćnik sudionika u postupku PERAMAT d.o.o.</item>
    </izvorni_sadrzaj>
    <derivirana_varijabla naziv="DomainObject.Predmet.OstaliListFormated_1">
      <item>Robert Zelić punomoćnik sudionika u postupku PERAMAT d.o.o.</item>
    </derivirana_varijabla>
  </DomainObject.Predmet.OstaliListFormated>
  <DomainObject.Predmet.OstaliListFormatedOIB>
    <izvorni_sadrzaj>
      <item>Robert Zelić, OIB 33774158782 punomoćnik sudionika u postupku PERAMAT d.o.o.</item>
    </izvorni_sadrzaj>
    <derivirana_varijabla naziv="DomainObject.Predmet.OstaliListFormatedOIB_1">
      <item>Robert Zelić, OIB 33774158782 punomoćnik sudionika u postupku PERAMAT d.o.o.</item>
    </derivirana_varijabla>
  </DomainObject.Predmet.OstaliListFormatedOIB>
  <DomainObject.Predmet.OstaliListFormatedWithAdress>
    <izvorni_sadrzaj>
      <item>Robert Zelić, Obala S. Radića 35, 20235 Zaton punomoćnik sudionika u postupku PERAMAT d.o.o.</item>
    </izvorni_sadrzaj>
    <derivirana_varijabla naziv="DomainObject.Predmet.OstaliListFormatedWithAdress_1">
      <item>Robert Zelić, Obala S. Radića 35, 20235 Zaton punomoćnik sudionika u postupku PERAMAT d.o.o.</item>
    </derivirana_varijabla>
  </DomainObject.Predmet.OstaliListFormatedWithAdress>
  <DomainObject.Predmet.OstaliListFormatedWithAdressOIB>
    <izvorni_sadrzaj>
      <item>Robert Zelić, OIB 33774158782, Obala S. Radića 35, 20235 Zaton punomoćnik sudionika u postupku PERAMAT d.o.o.</item>
    </izvorni_sadrzaj>
    <derivirana_varijabla naziv="DomainObject.Predmet.OstaliListFormatedWithAdressOIB_1">
      <item>Robert Zelić, OIB 33774158782, Obala S. Radića 35, 20235 Zaton punomoćnik sudionika u postupku PERAMAT d.o.o.</item>
    </derivirana_varijabla>
  </DomainObject.Predmet.OstaliListFormatedWithAdressOIB>
  <DomainObject.Predmet.OstaliListNazivFormated>
    <izvorni_sadrzaj>
      <item>Robert Zelić</item>
    </izvorni_sadrzaj>
    <derivirana_varijabla naziv="DomainObject.Predmet.OstaliListNazivFormated_1">
      <item>Robert Zelić</item>
    </derivirana_varijabla>
  </DomainObject.Predmet.OstaliListNazivFormated>
  <DomainObject.Predmet.OstaliListNazivFormatedOIB>
    <izvorni_sadrzaj>
      <item>Robert Zelić, OIB 33774158782</item>
    </izvorni_sadrzaj>
    <derivirana_varijabla naziv="DomainObject.Predmet.OstaliListNazivFormatedOIB_1">
      <item>Robert Zelić, OIB 33774158782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PERAMAT d.o.o.</izvorni_sadrzaj>
    <derivirana_varijabla naziv="DomainObject.Predmet.ProtustrankaIDrugi_1">PERAMAT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PERAMAT d.o.o., OIB 98992913096, Petrovaradinska 1 A, 10000 Zagreb</izvorni_sadrzaj>
    <derivirana_varijabla naziv="DomainObject.Predmet.ProtustrankaIDrugiAdressOIB_1">PERAMAT d.o.o., OIB 98992913096, Petrovaradinska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PERAMAT d.o.o.</item>
      <item>FINA Regionalni centar Zagreb</item>
      <item>Robert Zelić</item>
    </izvorni_sadrzaj>
    <derivirana_varijabla naziv="DomainObject.Predmet.SudioniciListNaziv_1">
      <item>PERAMAT d.o.o.</item>
      <item>FINA Regionalni centar Zagreb</item>
      <item>Robert Zelić</item>
    </derivirana_varijabla>
  </DomainObject.Predmet.SudioniciListNaziv>
  <DomainObject.Predmet.SudioniciListAdressOIB>
    <izvorni_sadrzaj>
      <item>PERAMAT d.o.o., OIB 98992913096, Petrovaradinska 1 A,10000 Zagreb</item>
      <item>FINA Regionalni centar Zagreb, OIB 85821130368, Trg svibanjskih žrtava 1995. 1,10000 Zagreb</item>
      <item>Robert Zelić, OIB 33774158782, Obala S. Radića 35,20235 Zaton</item>
    </izvorni_sadrzaj>
    <derivirana_varijabla naziv="DomainObject.Predmet.SudioniciListAdressOIB_1">
      <item>PERAMAT d.o.o., OIB 98992913096, Petrovaradinska 1 A,10000 Zagreb</item>
      <item>FINA Regionalni centar Zagreb, OIB 85821130368, Trg svibanjskih žrtava 1995. 1,10000 Zagreb</item>
      <item>Robert Zelić, OIB 33774158782, Obala S. Radića 35,20235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98992913096</item>
      <item>, OIB 85821130368</item>
      <item>, OIB 33774158782</item>
    </izvorni_sadrzaj>
    <derivirana_varijabla naziv="DomainObject.Predmet.SudioniciListNazivOIB_1">
      <item>, OIB 98992913096</item>
      <item>, OIB 85821130368</item>
      <item>, OIB 33774158782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3BFAC-930B-4070-AE3C-EEF1F9C60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2719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2016-03-03T12:46:00Z</dcterms:created>
  <dc:creator>Korisnik</dc:creator>
  <cp:lastModifiedBy>Draženka Prpić</cp:lastModifiedBy>
  <cp:lastPrinted>2016-03-03T12:46:00Z</cp:lastPrinted>
  <dcterms:modified xmlns:xsi="http://www.w3.org/2001/XMLSchema-instance" xsi:type="dcterms:W3CDTF">2016-03-03T12:46:00Z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