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dc35" w14:paraId="d60dc35" w:rsidRDefault="00003AF4" w:rsidR="00003AF4" w:rsidRPr="00F056CD">
      <w:pPr>
        <w15:collapsed w:val="false"/>
      </w:pPr>
      <w:bookmarkStart w:name="_GoBack" w:id="0"/>
      <w:bookmarkEnd w:id="0"/>
    </w:p>
    <w:p w:rsidRDefault="00003AF4" w:rsidR="00003AF4" w:rsidRPr="00F056CD"/>
    <w:p w:rsidRDefault="00F23A73" w:rsidR="00003AF4" w:rsidRPr="00F056CD"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925" w:rsidR="00483925" w:rsidRPr="00F056CD"/>
    <w:p w:rsidRDefault="009132D1" w:rsidR="004F6DEF" w:rsidRPr="00F056CD">
      <w:r w:rsidRPr="00F056CD">
        <w:t xml:space="preserve">       </w:t>
      </w:r>
      <w:r w:rsidR="00AE7155" w:rsidRPr="00F056CD">
        <w:t>R</w:t>
      </w:r>
      <w:r w:rsidRPr="00F056CD">
        <w:t>epublika Hrvatska</w:t>
      </w:r>
    </w:p>
    <w:p w:rsidRDefault="00AE7155" w:rsidR="00FD258F" w:rsidRPr="00F056CD">
      <w:r w:rsidRPr="00F056CD">
        <w:t xml:space="preserve">TRGOVAČKI SUD U ZAGREBU </w:t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</w:p>
    <w:p w:rsidRDefault="009132D1" w:rsidR="00483925" w:rsidRPr="00F056CD">
      <w:r w:rsidRPr="00F056CD">
        <w:t xml:space="preserve">      </w:t>
      </w:r>
      <w:r w:rsidR="00483925" w:rsidRPr="00F056CD">
        <w:t xml:space="preserve">Zagreb, </w:t>
      </w:r>
      <w:proofErr w:type="spellStart"/>
      <w:r w:rsidR="00483925" w:rsidRPr="00F056CD">
        <w:t>Amruševa</w:t>
      </w:r>
      <w:proofErr w:type="spellEnd"/>
      <w:r w:rsidR="00483925" w:rsidRPr="00F056CD">
        <w:t xml:space="preserve"> 2/II</w:t>
      </w:r>
    </w:p>
    <w:p w:rsidRDefault="00483925" w:rsidP="00FD258F" w:rsidR="00AE7155">
      <w:pPr>
        <w:jc w:val="right"/>
      </w:pPr>
      <w:proofErr w:type="spellStart"/>
      <w:r w:rsidRPr="00F056CD">
        <w:t>20</w:t>
      </w:r>
      <w:proofErr w:type="spellEnd"/>
      <w:r w:rsidR="008C4F9A" w:rsidRPr="00F056CD">
        <w:t xml:space="preserve"> </w:t>
      </w:r>
      <w:r w:rsidR="00AE7155" w:rsidRPr="00F056CD">
        <w:t>St-</w:t>
      </w:r>
      <w:proofErr w:type="spellStart"/>
      <w:r w:rsidR="003A5095">
        <w:t>325</w:t>
      </w:r>
      <w:proofErr w:type="spellEnd"/>
      <w:r w:rsidR="003A5095">
        <w:t>/</w:t>
      </w:r>
      <w:proofErr w:type="spellStart"/>
      <w:r w:rsidR="003A5095">
        <w:t>15</w:t>
      </w:r>
      <w:proofErr w:type="spellEnd"/>
      <w:r w:rsidR="00376203">
        <w:t>-</w:t>
      </w:r>
      <w:proofErr w:type="spellStart"/>
      <w:r w:rsidR="00376203">
        <w:t>18</w:t>
      </w:r>
      <w:proofErr w:type="spellEnd"/>
    </w:p>
    <w:p w:rsidRDefault="00F056CD" w:rsidP="00FD258F" w:rsidR="00F056CD">
      <w:pPr>
        <w:jc w:val="right"/>
      </w:pPr>
    </w:p>
    <w:p w:rsidRDefault="00F056CD" w:rsidP="00F056CD" w:rsidR="00F056CD" w:rsidRPr="00F056CD">
      <w:pPr>
        <w:jc w:val="center"/>
      </w:pPr>
      <w:r>
        <w:t>R E P U B L I K A H R V A T S K A</w:t>
      </w:r>
    </w:p>
    <w:p w:rsidRDefault="00AE7155" w:rsidR="00AE7155" w:rsidRPr="00F056CD"/>
    <w:p w:rsidRDefault="00C21422" w:rsidP="001A2AE3" w:rsidR="00AE7155" w:rsidRPr="00F056CD">
      <w:pPr>
        <w:jc w:val="center"/>
      </w:pPr>
      <w:r w:rsidRPr="00F056CD">
        <w:t>Z A K L J U Č A K</w:t>
      </w:r>
    </w:p>
    <w:p w:rsidRDefault="00AE7155" w:rsidR="00AE7155" w:rsidRPr="00F056CD"/>
    <w:p w:rsidRDefault="00AE7155" w:rsidP="00885D9C" w:rsidR="00C83EA6" w:rsidRPr="00F056CD">
      <w:pPr>
        <w:jc w:val="both"/>
      </w:pPr>
      <w:r w:rsidRPr="00F056CD">
        <w:tab/>
        <w:t>TRGOVAČKI SUD U ZAGREBU</w:t>
      </w:r>
      <w:r w:rsidR="0006357A" w:rsidRPr="00F056CD">
        <w:t>,</w:t>
      </w:r>
      <w:r w:rsidRPr="00F056CD">
        <w:t xml:space="preserve"> po sucu</w:t>
      </w:r>
      <w:r w:rsidR="00483925" w:rsidRPr="00F056CD">
        <w:t xml:space="preserve"> pojedincu</w:t>
      </w:r>
      <w:r w:rsidRPr="00F056CD">
        <w:t xml:space="preserve"> Luciji Butigan, u stečajnom postupku nad stečajnim dužnikom</w:t>
      </w:r>
      <w:r w:rsidR="00F96481" w:rsidRPr="00F056CD">
        <w:t xml:space="preserve"> </w:t>
      </w:r>
      <w:proofErr w:type="spellStart"/>
      <w:r w:rsidR="003A5095">
        <w:t>CLAVIS</w:t>
      </w:r>
      <w:proofErr w:type="spellEnd"/>
      <w:r w:rsidR="003A5095">
        <w:t xml:space="preserve"> </w:t>
      </w:r>
      <w:proofErr w:type="spellStart"/>
      <w:r w:rsidR="003A5095">
        <w:t>AUREA</w:t>
      </w:r>
      <w:proofErr w:type="spellEnd"/>
      <w:r w:rsidR="003A5095">
        <w:t xml:space="preserve"> d.o.o., Zagreb, Vijenac </w:t>
      </w:r>
      <w:proofErr w:type="spellStart"/>
      <w:r w:rsidR="003A5095">
        <w:t>Frane</w:t>
      </w:r>
      <w:proofErr w:type="spellEnd"/>
      <w:r w:rsidR="003A5095">
        <w:t xml:space="preserve"> Gotovca </w:t>
      </w:r>
      <w:proofErr w:type="spellStart"/>
      <w:r w:rsidR="003A5095">
        <w:t>13</w:t>
      </w:r>
      <w:proofErr w:type="spellEnd"/>
      <w:r w:rsidR="003A5095">
        <w:t xml:space="preserve">, </w:t>
      </w:r>
      <w:proofErr w:type="spellStart"/>
      <w:r w:rsidR="003A5095">
        <w:t>OIB</w:t>
      </w:r>
      <w:proofErr w:type="spellEnd"/>
      <w:r w:rsidR="003A5095">
        <w:t>:</w:t>
      </w:r>
      <w:proofErr w:type="spellStart"/>
      <w:r w:rsidR="003A5095">
        <w:t>70931213625</w:t>
      </w:r>
      <w:proofErr w:type="spellEnd"/>
      <w:r w:rsidR="0012127A">
        <w:t>.</w:t>
      </w:r>
    </w:p>
    <w:p w:rsidRDefault="00AE7155" w:rsidR="00AE7155" w:rsidRPr="00F056CD"/>
    <w:p w:rsidRDefault="00C21422" w:rsidP="00AE7155" w:rsidR="00AE7155" w:rsidRPr="00F056CD">
      <w:pPr>
        <w:jc w:val="center"/>
      </w:pPr>
      <w:r w:rsidRPr="00F056CD">
        <w:t>z a k l j u č i o    j e</w:t>
      </w:r>
    </w:p>
    <w:p w:rsidRDefault="00AE7155" w:rsidR="00AE7155"/>
    <w:p w:rsidRDefault="00AE7155" w:rsidP="00885D9C" w:rsidR="00AE7155" w:rsidRPr="00F056CD">
      <w:pPr>
        <w:jc w:val="both"/>
      </w:pPr>
      <w:r w:rsidRPr="00F056CD">
        <w:tab/>
        <w:t>Popis predmeta stečajne mase, popis vjerovnika, pregled imovine i obveza, te tablice s prijavama za stečajnog dužnik</w:t>
      </w:r>
      <w:r w:rsidR="006C32B2" w:rsidRPr="00F056CD">
        <w:t>a</w:t>
      </w:r>
      <w:r w:rsidR="00F96481" w:rsidRPr="00F056CD">
        <w:t xml:space="preserve"> </w:t>
      </w:r>
      <w:proofErr w:type="spellStart"/>
      <w:r w:rsidR="003A5095">
        <w:t>CLAVIS</w:t>
      </w:r>
      <w:proofErr w:type="spellEnd"/>
      <w:r w:rsidR="003A5095">
        <w:t xml:space="preserve"> </w:t>
      </w:r>
      <w:proofErr w:type="spellStart"/>
      <w:r w:rsidR="003A5095">
        <w:t>AUREA</w:t>
      </w:r>
      <w:proofErr w:type="spellEnd"/>
      <w:r w:rsidR="003A5095">
        <w:t xml:space="preserve"> d.o.o., Zagreb, Vijenac </w:t>
      </w:r>
      <w:proofErr w:type="spellStart"/>
      <w:r w:rsidR="003A5095">
        <w:t>Frane</w:t>
      </w:r>
      <w:proofErr w:type="spellEnd"/>
      <w:r w:rsidR="003A5095">
        <w:t xml:space="preserve"> Gotovca </w:t>
      </w:r>
      <w:proofErr w:type="spellStart"/>
      <w:r w:rsidR="003A5095">
        <w:t>13</w:t>
      </w:r>
      <w:proofErr w:type="spellEnd"/>
      <w:r w:rsidR="003A5095">
        <w:t xml:space="preserve">, </w:t>
      </w:r>
      <w:proofErr w:type="spellStart"/>
      <w:r w:rsidR="003A5095">
        <w:t>OIB</w:t>
      </w:r>
      <w:proofErr w:type="spellEnd"/>
      <w:r w:rsidR="003A5095">
        <w:t>:</w:t>
      </w:r>
      <w:proofErr w:type="spellStart"/>
      <w:r w:rsidR="003A5095">
        <w:t>70931213625</w:t>
      </w:r>
      <w:proofErr w:type="spellEnd"/>
      <w:r w:rsidR="00F056CD">
        <w:t>,</w:t>
      </w:r>
      <w:r w:rsidR="00ED5247" w:rsidRPr="00F056CD">
        <w:t xml:space="preserve"> </w:t>
      </w:r>
      <w:r w:rsidR="00885D9C" w:rsidRPr="00F056CD">
        <w:t>nalaz</w:t>
      </w:r>
      <w:r w:rsidRPr="00F056CD">
        <w:t>e se izložene u sobi stečajnog suca br.</w:t>
      </w:r>
      <w:r w:rsidR="00A007A8" w:rsidRPr="00F056CD">
        <w:t xml:space="preserve"> </w:t>
      </w:r>
      <w:r w:rsidR="00934D03" w:rsidRPr="00F056CD">
        <w:t>91</w:t>
      </w:r>
      <w:r w:rsidRPr="00F056CD">
        <w:t>/II</w:t>
      </w:r>
      <w:r w:rsidR="00F96481" w:rsidRPr="00F056CD">
        <w:t xml:space="preserve"> (</w:t>
      </w:r>
      <w:r w:rsidR="00934D03" w:rsidRPr="00F056CD">
        <w:t>ulična</w:t>
      </w:r>
      <w:r w:rsidR="00F96481" w:rsidRPr="00F056CD">
        <w:t xml:space="preserve"> zgrada)</w:t>
      </w:r>
      <w:r w:rsidR="00C814D9" w:rsidRPr="00F056CD">
        <w:t>, na temelju odredbe članka 153. Stečajnog zakona.</w:t>
      </w:r>
    </w:p>
    <w:p w:rsidRDefault="00AE7155" w:rsidR="00AE7155" w:rsidRPr="00F056CD"/>
    <w:p w:rsidRDefault="00C83EA6" w:rsidR="00C83EA6" w:rsidRPr="00F056CD"/>
    <w:p w:rsidRDefault="00AE7155" w:rsidR="00AE7155" w:rsidRPr="00F056CD"/>
    <w:p w:rsidRDefault="0012127A" w:rsidP="00AE7155" w:rsidR="00AE7155">
      <w:pPr>
        <w:jc w:val="center"/>
      </w:pPr>
      <w:r>
        <w:t xml:space="preserve">U Zagrebu, </w:t>
      </w:r>
      <w:proofErr w:type="spellStart"/>
      <w:r w:rsidR="003A5095">
        <w:t>24</w:t>
      </w:r>
      <w:proofErr w:type="spellEnd"/>
      <w:r w:rsidR="00F056CD">
        <w:t xml:space="preserve">. </w:t>
      </w:r>
      <w:r>
        <w:t xml:space="preserve">veljače </w:t>
      </w:r>
      <w:proofErr w:type="spellStart"/>
      <w:r>
        <w:t>2016</w:t>
      </w:r>
      <w:proofErr w:type="spellEnd"/>
      <w:r w:rsidR="00F056CD">
        <w:t>.</w:t>
      </w:r>
    </w:p>
    <w:p w:rsidRDefault="00170F06" w:rsidP="00AE7155" w:rsidR="00170F06" w:rsidRPr="00F056CD">
      <w:pPr>
        <w:jc w:val="center"/>
      </w:pPr>
    </w:p>
    <w:p w:rsidRDefault="009D376B" w:rsidP="00AE7155" w:rsidR="009D376B" w:rsidRPr="00F056CD">
      <w:pPr>
        <w:jc w:val="center"/>
      </w:pPr>
    </w:p>
    <w:p w:rsidRDefault="00AE7155" w:rsidR="00AE7155" w:rsidRPr="00F056CD"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</w:t>
      </w:r>
      <w:r w:rsidR="00483925" w:rsidRPr="00F056CD">
        <w:t xml:space="preserve">     </w:t>
      </w:r>
      <w:r w:rsidRPr="00F056CD">
        <w:t>S</w:t>
      </w:r>
      <w:r w:rsidR="00483925" w:rsidRPr="00F056CD">
        <w:t xml:space="preserve"> </w:t>
      </w:r>
      <w:r w:rsidRPr="00F056CD">
        <w:t>U</w:t>
      </w:r>
      <w:r w:rsidR="00483925" w:rsidRPr="00F056CD">
        <w:t xml:space="preserve"> </w:t>
      </w:r>
      <w:r w:rsidRPr="00F056CD">
        <w:t>D</w:t>
      </w:r>
      <w:r w:rsidR="00483925" w:rsidRPr="00F056CD">
        <w:t xml:space="preserve"> </w:t>
      </w:r>
      <w:r w:rsidRPr="00F056CD">
        <w:t>A</w:t>
      </w:r>
      <w:r w:rsidR="00483925" w:rsidRPr="00F056CD">
        <w:t xml:space="preserve"> </w:t>
      </w:r>
      <w:r w:rsidRPr="00F056CD">
        <w:t>C:</w:t>
      </w:r>
    </w:p>
    <w:p w:rsidRDefault="00AE7155" w:rsidR="00AE7155" w:rsidRPr="00F056CD"/>
    <w:p w:rsidRDefault="00AE7155" w:rsidR="00AE7155" w:rsidRPr="00F465B4">
      <w:pPr>
        <w:rPr>
          <w:color w:val="FFFFFF"/>
        </w:rPr>
      </w:pP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</w:r>
      <w:r w:rsidRPr="00F056CD">
        <w:tab/>
        <w:t xml:space="preserve">     LUCIJA BUTIGAN</w:t>
      </w:r>
      <w:r w:rsidR="00BE3991" w:rsidRPr="00F465B4">
        <w:rPr>
          <w:color w:val="FFFFFF"/>
        </w:rPr>
        <w:t>, v.r.</w:t>
      </w:r>
    </w:p>
    <w:p w:rsidRDefault="00F056CD" w:rsidR="00F056CD" w:rsidRPr="00F465B4">
      <w:pPr>
        <w:rPr>
          <w:color w:val="FFFFFF"/>
        </w:rPr>
      </w:pPr>
    </w:p>
    <w:p w:rsidRDefault="00F056CD" w:rsidR="00F056CD" w:rsidRPr="00F056CD"/>
    <w:p w:rsidRDefault="00F056CD" w:rsidR="00F056CD"/>
    <w:p w:rsidRDefault="00F056CD" w:rsidR="00F056CD"/>
    <w:p w:rsidRDefault="00955565" w:rsidR="00AE7155" w:rsidRPr="00F056CD">
      <w:pPr>
        <w:rPr>
          <w:u w:val="single"/>
        </w:rPr>
      </w:pPr>
      <w:r w:rsidRPr="00F056CD">
        <w:rPr>
          <w:u w:val="single"/>
        </w:rPr>
        <w:t>UPUTA</w:t>
      </w:r>
      <w:r w:rsidR="00AE7155" w:rsidRPr="00F056CD">
        <w:rPr>
          <w:u w:val="single"/>
        </w:rPr>
        <w:t xml:space="preserve"> O PRAVNOM LIJEKU:</w:t>
      </w:r>
    </w:p>
    <w:p w:rsidRDefault="00AE7155" w:rsidR="00AE7155" w:rsidRPr="00F056CD">
      <w:r w:rsidRPr="00F056CD">
        <w:t xml:space="preserve">Protiv ovog </w:t>
      </w:r>
      <w:r w:rsidR="00C300D9" w:rsidRPr="00F056CD">
        <w:t>zaključka nije dozvoljena žalba (čl</w:t>
      </w:r>
      <w:r w:rsidR="00A340BA" w:rsidRPr="00F056CD">
        <w:t>anak</w:t>
      </w:r>
      <w:r w:rsidR="00C300D9" w:rsidRPr="00F056CD">
        <w:t xml:space="preserve"> 11. </w:t>
      </w:r>
      <w:r w:rsidR="007155A9" w:rsidRPr="00F056CD">
        <w:t>st</w:t>
      </w:r>
      <w:r w:rsidR="00A340BA" w:rsidRPr="00F056CD">
        <w:t>avak</w:t>
      </w:r>
      <w:r w:rsidR="00C300D9" w:rsidRPr="00F056CD">
        <w:t xml:space="preserve"> 9. </w:t>
      </w:r>
      <w:r w:rsidR="005D6807" w:rsidRPr="00F056CD">
        <w:t>SZ-a</w:t>
      </w:r>
      <w:r w:rsidR="00C300D9" w:rsidRPr="00F056CD">
        <w:t>).</w:t>
      </w:r>
    </w:p>
    <w:p w:rsidRDefault="00933D23" w:rsidR="00933D23" w:rsidRPr="00F056CD"/>
    <w:p w:rsidRDefault="00BE3991" w:rsidP="00BE3991" w:rsidR="00BE3991" w:rsidRPr="00F465B4">
      <w:pPr>
        <w:ind w:left="4332"/>
        <w:rPr>
          <w:color w:val="FFFFFF"/>
        </w:rPr>
      </w:pPr>
      <w:r w:rsidRPr="00F465B4">
        <w:rPr>
          <w:color w:val="FFFFFF"/>
        </w:rPr>
        <w:t xml:space="preserve">Za točnost </w:t>
      </w:r>
      <w:proofErr w:type="spellStart"/>
      <w:r w:rsidRPr="00F465B4">
        <w:rPr>
          <w:color w:val="FFFFFF"/>
        </w:rPr>
        <w:t>otpravka</w:t>
      </w:r>
      <w:proofErr w:type="spellEnd"/>
      <w:r w:rsidRPr="00F465B4">
        <w:rPr>
          <w:color w:val="FFFFFF"/>
        </w:rPr>
        <w:t>-ovlašteni službenik:</w:t>
      </w:r>
    </w:p>
    <w:p w:rsidRDefault="00BE3991" w:rsidR="00BE3991" w:rsidRPr="00F465B4">
      <w:pPr>
        <w:rPr>
          <w:color w:val="FFFFFF"/>
        </w:rPr>
      </w:pPr>
      <w:r w:rsidRPr="00F465B4">
        <w:rPr>
          <w:color w:val="FFFFFF"/>
        </w:rPr>
        <w:t xml:space="preserve">  </w:t>
      </w:r>
      <w:r w:rsidRPr="00F465B4">
        <w:rPr>
          <w:color w:val="FFFFFF"/>
        </w:rPr>
        <w:tab/>
      </w:r>
      <w:r w:rsidRPr="00F465B4">
        <w:rPr>
          <w:color w:val="FFFFFF"/>
        </w:rPr>
        <w:tab/>
      </w:r>
      <w:r w:rsidRPr="00F465B4">
        <w:rPr>
          <w:color w:val="FFFFFF"/>
        </w:rPr>
        <w:tab/>
      </w:r>
      <w:r w:rsidRPr="00F465B4">
        <w:rPr>
          <w:color w:val="FFFFFF"/>
        </w:rPr>
        <w:tab/>
      </w:r>
      <w:r w:rsidRPr="00F465B4">
        <w:rPr>
          <w:color w:val="FFFFFF"/>
        </w:rPr>
        <w:tab/>
        <w:t xml:space="preserve">    </w:t>
      </w:r>
      <w:r w:rsidRPr="00F465B4">
        <w:rPr>
          <w:color w:val="FFFFFF"/>
        </w:rPr>
        <w:tab/>
        <w:t xml:space="preserve">                  (Valentina Kranjčić)</w:t>
      </w:r>
    </w:p>
    <w:p w:rsidRDefault="006906EA" w:rsidP="00BE3991" w:rsidR="006906EA" w:rsidRPr="00F465B4">
      <w:pPr>
        <w:rPr>
          <w:color w:val="FFFFFF"/>
        </w:rPr>
      </w:pPr>
      <w:r w:rsidRPr="00F465B4">
        <w:rPr>
          <w:color w:val="FFFFFF"/>
        </w:rPr>
        <w:t xml:space="preserve">     </w:t>
      </w:r>
    </w:p>
    <w:p w:rsidRDefault="00F056CD" w:rsidP="00F056CD" w:rsidR="00F056CD" w:rsidRPr="00F056CD">
      <w:pPr>
        <w:ind w:left="4320"/>
      </w:pPr>
    </w:p>
    <w:p w:rsidRDefault="00933D23" w:rsidR="00933D23" w:rsidRPr="00F056CD">
      <w:r w:rsidRPr="00F056CD">
        <w:t>DNA:</w:t>
      </w:r>
    </w:p>
    <w:p w:rsidRDefault="00F056CD" w:rsidP="00933D23" w:rsidR="00933D23" w:rsidRPr="00F056CD">
      <w:pPr>
        <w:numPr>
          <w:ilvl w:val="0"/>
          <w:numId w:val="1"/>
        </w:numPr>
      </w:pPr>
      <w:r>
        <w:t>e-</w:t>
      </w:r>
      <w:r w:rsidR="00933D23" w:rsidRPr="00F056CD">
        <w:t>oglasna ploča suda</w:t>
      </w:r>
    </w:p>
    <w:p w:rsidRDefault="00933D23" w:rsidP="00933D23" w:rsidR="00933D23" w:rsidRPr="00F056CD"/>
    <w:sectPr w:rsidSect="006B358B" w:rsidR="00933D23" w:rsidRPr="00F056CD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E727D"/>
    <w:rsid w:val="000F09A6"/>
    <w:rsid w:val="001111B5"/>
    <w:rsid w:val="00113F48"/>
    <w:rsid w:val="0012127A"/>
    <w:rsid w:val="00131498"/>
    <w:rsid w:val="001632BC"/>
    <w:rsid w:val="00170F06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76203"/>
    <w:rsid w:val="003A5095"/>
    <w:rsid w:val="003A68FF"/>
    <w:rsid w:val="003B04A8"/>
    <w:rsid w:val="003C6D33"/>
    <w:rsid w:val="003D3DBF"/>
    <w:rsid w:val="003E0E7C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906EA"/>
    <w:rsid w:val="006A3EC8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806212"/>
    <w:rsid w:val="008112D1"/>
    <w:rsid w:val="00831FDA"/>
    <w:rsid w:val="00840FFE"/>
    <w:rsid w:val="0085550F"/>
    <w:rsid w:val="0087050A"/>
    <w:rsid w:val="00885D9C"/>
    <w:rsid w:val="008A1ED5"/>
    <w:rsid w:val="008A4D85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E3991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6FB3"/>
    <w:rsid w:val="00CE6FC0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056CD"/>
    <w:rsid w:val="00F22300"/>
    <w:rsid w:val="00F22E83"/>
    <w:rsid w:val="00F23A73"/>
    <w:rsid w:val="00F25DD4"/>
    <w:rsid w:val="00F26B4A"/>
    <w:rsid w:val="00F44930"/>
    <w:rsid w:val="00F465B4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6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St-325/2015-18</izvorni_sadrzaj>
    <derivirana_varijabla naziv="DomainObject.Oznaka_1">St-325/2015-18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AUREA d.o.o. zastupanog po punomoćniku Odvjetničko društvo Magličić - Migić - Bosnić j.t.d.</izvorni_sadrzaj>
    <derivirana_varijabla naziv="DomainObject.Predmet.ProtustrankaFormated_1">  CLAVIS AUREA d.o.o. zastupanog po punomoćniku Odvjetničko društvo Magličić - Migić - Bosnić j.t.d.</derivirana_varijabla>
  </DomainObject.Predmet.ProtustrankaFormated>
  <DomainObject.Predmet.ProtustrankaFormatedOIB>
    <izvorni_sadrzaj>  CLAVIS AUREA d.o.o., OIB 70931213625 zastupanog po punomoćniku Odvjetničko društvo Magličić - Migić - Bosnić j.t.d.</izvorni_sadrzaj>
    <derivirana_varijabla naziv="DomainObject.Predmet.ProtustrankaFormatedOIB_1">  CLAVIS AUREA d.o.o., OIB 70931213625 zastupanog po punomoćniku Odvjetničko društvo Magličić - Migić - Bosnić j.t.d.</derivirana_varijabla>
  </DomainObject.Predmet.ProtustrankaFormatedOIB>
  <DomainObject.Predmet.ProtustrankaFormatedWithAdress>
    <izvorni_sadrzaj> CLAVIS AUREA d.o.o., Vijenac Frane Gotovca 13, 10000 Zagreb zastupanog po punomoćniku Odvjetničko društvo Magličić - Migić - Bosnić j.t.d.</izvorni_sadrzaj>
    <derivirana_varijabla naziv="DomainObject.Predmet.ProtustrankaFormatedWithAdress_1"> CLAVIS AUREA d.o.o., Vijenac Frane Gotovca 13, 10000 Zagreb zastupanog po punomoćniku Odvjetničko društvo Magličić - Migić - Bosnić j.t.d.</derivirana_varijabla>
  </DomainObject.Predmet.ProtustrankaFormatedWithAdress>
  <DomainObject.Predmet.ProtustrankaFormatedWithAdressOIB>
    <izvorni_sadrzaj> CLAVIS AUREA d.o.o., OIB 70931213625, Vijenac Frane Gotovca 13, 10000 Zagreb zastupanog po punomoćniku Odvjetničko društvo Magličić - Migić - Bosnić j.t.d.</izvorni_sadrzaj>
    <derivirana_varijabla naziv="DomainObject.Predmet.ProtustrankaFormatedWithAdressOIB_1"> CLAVIS AUREA d.o.o., OIB 70931213625, Vijenac Frane Gotovca 13, 10000 Zagreb zastupanog po punomoćniku Odvjetničko društvo Magličić - Migić - Bosnić j.t.d.</derivirana_varijabla>
  </DomainObject.Predmet.ProtustrankaFormatedWithAdressOIB>
  <DomainObject.Predmet.ProtustrankaWithAdress>
    <izvorni_sadrzaj>CLAVIS AUREA d.o.o. Vijenac Frane Gotovca 13, 10000 Zagreb</izvorni_sadrzaj>
    <derivirana_varijabla naziv="DomainObject.Predmet.ProtustrankaWithAdress_1">CLAVIS AUREA d.o.o. Vijenac Frane Gotovca 13, 10000 Zagreb</derivirana_varijabla>
  </DomainObject.Predmet.ProtustrankaWithAdress>
  <DomainObject.Predmet.ProtustrankaWithAdressOIB>
    <izvorni_sadrzaj>CLAVIS AUREA d.o.o., OIB 70931213625, Vijenac Frane Gotovca 13, 10000 Zagreb</izvorni_sadrzaj>
    <derivirana_varijabla naziv="DomainObject.Predmet.ProtustrankaWithAdressOIB_1">CLAVIS AUREA d.o.o., OIB 70931213625, Vijenac Frane Gotovca 13, 10000 Zagreb</derivirana_varijabla>
  </DomainObject.Predmet.ProtustrankaWithAdressOIB>
  <DomainObject.Predmet.ProtustrankaNazivFormated>
    <izvorni_sadrzaj>CLAVIS AUREA d.o.o.</izvorni_sadrzaj>
    <derivirana_varijabla naziv="DomainObject.Predmet.ProtustrankaNazivFormated_1">CLAVIS AUREA d.o.o.</derivirana_varijabla>
  </DomainObject.Predmet.ProtustrankaNazivFormated>
  <DomainObject.Predmet.ProtustrankaNazivFormatedOIB>
    <izvorni_sadrzaj>CLAVIS AUREA d.o.o., OIB 70931213625</izvorni_sadrzaj>
    <derivirana_varijabla naziv="DomainObject.Predmet.ProtustrankaNazivFormatedOIB_1">CLAVIS AUREA d.o.o., OIB 70931213625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CLAVIS AUREA d.o.o.; JANKA CERVERNAKOVA</izvorni_sadrzaj>
    <derivirana_varijabla naziv="DomainObject.Predmet.StrankaFormated_1">  CLAVIS AUREA d.o.o.; JANKA CERVERNAKOVA</derivirana_varijabla>
  </DomainObject.Predmet.StrankaFormated>
  <DomainObject.Predmet.StrankaFormatedOIB>
    <izvorni_sadrzaj>  CLAVIS AUREA d.o.o., OIB 70931213625; JANKA CERVERNAKOVA</izvorni_sadrzaj>
    <derivirana_varijabla naziv="DomainObject.Predmet.StrankaFormatedOIB_1">  CLAVIS AUREA d.o.o., OIB 70931213625; JANKA CERVERNAKOVA</derivirana_varijabla>
  </DomainObject.Predmet.StrankaFormatedOIB>
  <DomainObject.Predmet.StrankaFormatedWithAdress>
    <izvorni_sadrzaj> CLAVIS AUREA d.o.o., Vijenac Frane Gotovca 13, 10000 Zagreb; JANKA CERVERNAKOVA</izvorni_sadrzaj>
    <derivirana_varijabla naziv="DomainObject.Predmet.StrankaFormatedWithAdress_1"> CLAVIS AUREA d.o.o., Vijenac Frane Gotovca 13, 10000 Zagreb; JANKA CERVERNAKOVA</derivirana_varijabla>
  </DomainObject.Predmet.StrankaFormatedWithAdress>
  <DomainObject.Predmet.StrankaFormatedWithAdressOIB>
    <izvorni_sadrzaj> CLAVIS AUREA d.o.o., OIB 70931213625, Vijenac Frane Gotovca 13, 10000 Zagreb; JANKA CERVERNAKOVA</izvorni_sadrzaj>
    <derivirana_varijabla naziv="DomainObject.Predmet.StrankaFormatedWithAdressOIB_1"> CLAVIS AUREA d.o.o., OIB 70931213625, Vijenac Frane Gotovca 13, 10000 Zagreb; JANKA CERVERNAKOVA</derivirana_varijabla>
  </DomainObject.Predmet.StrankaFormatedWithAdressOIB>
  <DomainObject.Predmet.StrankaWithAdress>
    <izvorni_sadrzaj>CLAVIS AUREA d.o.o. Vijenac Frane Gotovca 13,10000 Zagreb,JANKA CERVERNAKOVA </izvorni_sadrzaj>
    <derivirana_varijabla naziv="DomainObject.Predmet.StrankaWithAdress_1">CLAVIS AUREA d.o.o. Vijenac Frane Gotovca 13,10000 Zagreb,JANKA CERVERNAKOVA </derivirana_varijabla>
  </DomainObject.Predmet.StrankaWithAdress>
  <DomainObject.Predmet.StrankaWithAdressOIB>
    <izvorni_sadrzaj>CLAVIS AUREA d.o.o., OIB 70931213625, Vijenac Frane Gotovca 13,10000 Zagreb,JANKA CERVERNAKOVA</izvorni_sadrzaj>
    <derivirana_varijabla naziv="DomainObject.Predmet.StrankaWithAdressOIB_1">CLAVIS AUREA d.o.o., OIB 70931213625, Vijenac Frane Gotovca 13,10000 Zagreb,JANKA CERVERNAKOVA</derivirana_varijabla>
  </DomainObject.Predmet.StrankaWithAdressOIB>
  <DomainObject.Predmet.StrankaNazivFormated>
    <izvorni_sadrzaj>CLAVIS AUREA d.o.o.,JANKA CERVERNAKOVA</izvorni_sadrzaj>
    <derivirana_varijabla naziv="DomainObject.Predmet.StrankaNazivFormated_1">CLAVIS AUREA d.o.o.,JANKA CERVERNAKOVA</derivirana_varijabla>
  </DomainObject.Predmet.StrankaNazivFormated>
  <DomainObject.Predmet.StrankaNazivFormatedOIB>
    <izvorni_sadrzaj>CLAVIS AUREA d.o.o., OIB 70931213625,JANKA CERVERNAKOVA</izvorni_sadrzaj>
    <derivirana_varijabla naziv="DomainObject.Predmet.StrankaNazivFormatedOIB_1">CLAVIS AUREA d.o.o., OIB 70931213625,JANKA CERVERNAKOVA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CLAVIS AUREA d.o.o.</item>
      <item>JANKA CERVERNAKOVA</item>
    </izvorni_sadrzaj>
    <derivirana_varijabla naziv="DomainObject.Predmet.StrankaListFormated_1">
      <item>CLAVIS AUREA d.o.o.</item>
      <item>JANKA CERVERNAKOVA</item>
    </derivirana_varijabla>
  </DomainObject.Predmet.StrankaListFormated>
  <DomainObject.Predmet.StrankaListFormatedOIB>
    <izvorni_sadrzaj>
      <item>CLAVIS AUREA d.o.o., OIB 70931213625</item>
      <item>JANKA CERVERNAKOVA</item>
    </izvorni_sadrzaj>
    <derivirana_varijabla naziv="DomainObject.Predmet.StrankaListFormatedOIB_1">
      <item>CLAVIS AUREA d.o.o., OIB 70931213625</item>
      <item>JANKA CERVERNAKOVA</item>
    </derivirana_varijabla>
  </DomainObject.Predmet.StrankaListFormatedOIB>
  <DomainObject.Predmet.StrankaListFormatedWithAdress>
    <izvorni_sadrzaj>
      <item>CLAVIS AUREA d.o.o., Vijenac Frane Gotovca 13, 10000 Zagreb</item>
      <item>JANKA CERVERNAKOVA</item>
    </izvorni_sadrzaj>
    <derivirana_varijabla naziv="DomainObject.Predmet.StrankaListFormatedWithAdress_1">
      <item>CLAVIS AUREA d.o.o., Vijenac Frane Gotovca 13, 10000 Zagreb</item>
      <item>JANKA CERVERNAKOVA</item>
    </derivirana_varijabla>
  </DomainObject.Predmet.StrankaListFormatedWithAdress>
  <DomainObject.Predmet.StrankaListFormatedWithAdressOIB>
    <izvorni_sadrzaj>
      <item>CLAVIS AUREA d.o.o., OIB 70931213625, Vijenac Frane Gotovca 13, 10000 Zagreb</item>
      <item>JANKA CERVERNAKOVA</item>
    </izvorni_sadrzaj>
    <derivirana_varijabla naziv="DomainObject.Predmet.StrankaListFormatedWithAdressOIB_1">
      <item>CLAVIS AUREA d.o.o., OIB 70931213625, Vijenac Frane Gotovca 13, 10000 Zagreb</item>
      <item>JANKA CERVERNAKOVA</item>
    </derivirana_varijabla>
  </DomainObject.Predmet.StrankaListFormatedWithAdressOIB>
  <DomainObject.Predmet.StrankaListNazivFormated>
    <izvorni_sadrzaj>
      <item>CLAVIS AUREA d.o.o.</item>
      <item>JANKA CERVERNAKOVA</item>
    </izvorni_sadrzaj>
    <derivirana_varijabla naziv="DomainObject.Predmet.StrankaListNazivFormated_1">
      <item>CLAVIS AUREA d.o.o.</item>
      <item>JANKA CERVERNAKOVA</item>
    </derivirana_varijabla>
  </DomainObject.Predmet.StrankaListNazivFormated>
  <DomainObject.Predmet.StrankaListNazivFormatedOIB>
    <izvorni_sadrzaj>
      <item>CLAVIS AUREA d.o.o., OIB 70931213625</item>
      <item>JANKA CERVERNAKOVA</item>
    </izvorni_sadrzaj>
    <derivirana_varijabla naziv="DomainObject.Predmet.StrankaListNazivFormatedOIB_1">
      <item>CLAVIS AUREA d.o.o., OIB 70931213625</item>
      <item>JANKA CERVERNAKOVA</item>
    </derivirana_varijabla>
  </DomainObject.Predmet.StrankaListNazivFormatedOIB>
  <DomainObject.Predmet.ProtuStrankaListFormated>
    <izvorni_sadrzaj>
      <item>CLAVIS AUREA d.o.o. zastupanog po punomoćniku Odvjetničko društvo Magličić - Migić - Bosnić j.t.d.</item>
    </izvorni_sadrzaj>
    <derivirana_varijabla naziv="DomainObject.Predmet.ProtuStrankaListFormated_1">
      <item>CLAVIS AUREA d.o.o. zastupanog po punomoćniku Odvjetničko društvo Magličić - Migić - Bosnić j.t.d.</item>
    </derivirana_varijabla>
  </DomainObject.Predmet.ProtuStrankaListFormated>
  <DomainObject.Predmet.ProtuStrankaListFormatedOIB>
    <izvorni_sadrzaj>
      <item>CLAVIS AUREA d.o.o., OIB 70931213625 zastupanog po punomoćniku Odvjetničko društvo Magličić - Migić - Bosnić j.t.d.</item>
    </izvorni_sadrzaj>
    <derivirana_varijabla naziv="DomainObject.Predmet.ProtuStrankaListFormatedOIB_1">
      <item>CLAVIS AUREA d.o.o., OIB 70931213625 zastupanog po punomoćniku Odvjetničko društvo Magličić - Migić - Bosnić j.t.d.</item>
    </derivirana_varijabla>
  </DomainObject.Predmet.ProtuStrankaListFormatedOIB>
  <DomainObject.Predmet.ProtuStrankaListFormatedWithAdress>
    <izvorni_sadrzaj>
      <item>CLAVIS AUREA d.o.o., Vijenac Frane Gotovca 13, 10000 Zagreb zastupanog po punomoćniku Odvjetničko društvo Magličić - Migić - Bosnić j.t.d.</item>
    </izvorni_sadrzaj>
    <derivirana_varijabla naziv="DomainObject.Predmet.ProtuStrankaListFormatedWithAdress_1">
      <item>CLAVIS AUREA d.o.o., Vijenac Frane Gotovca 13, 10000 Zagreb zastupanog po punomoćniku Odvjetničko društvo Magličić - Migić - Bosnić j.t.d.</item>
    </derivirana_varijabla>
  </DomainObject.Predmet.ProtuStrankaListFormatedWithAdress>
  <DomainObject.Predmet.ProtuStrankaListFormatedWithAdressOIB>
    <izvorni_sadrzaj>
      <item>CLAVIS AUREA d.o.o., OIB 70931213625, Vijenac Frane Gotovca 13, 10000 Zagreb zastupanog po punomoćniku Odvjetničko društvo Magličić - Migić - Bosnić j.t.d.</item>
    </izvorni_sadrzaj>
    <derivirana_varijabla naziv="DomainObject.Predmet.ProtuStrankaListFormatedWithAdressOIB_1">
      <item>CLAVIS AUREA d.o.o., OIB 70931213625, Vijenac Frane Gotovca 13, 10000 Zagreb zastupanog po punomoćniku Odvjetničko društvo Magličić - Migić - Bosnić j.t.d.</item>
    </derivirana_varijabla>
  </DomainObject.Predmet.ProtuStrankaListFormatedWithAdressOIB>
  <DomainObject.Predmet.ProtuStrankaListNazivFormated>
    <izvorni_sadrzaj>
      <item>CLAVIS AUREA d.o.o.</item>
    </izvorni_sadrzaj>
    <derivirana_varijabla naziv="DomainObject.Predmet.ProtuStrankaListNazivFormated_1">
      <item>CLAVIS AUREA d.o.o.</item>
    </derivirana_varijabla>
  </DomainObject.Predmet.ProtuStrankaListNazivFormated>
  <DomainObject.Predmet.ProtuStrankaListNazivFormatedOIB>
    <izvorni_sadrzaj>
      <item>CLAVIS AUREA d.o.o., OIB 70931213625</item>
    </izvorni_sadrzaj>
    <derivirana_varijabla naziv="DomainObject.Predmet.ProtuStrankaListNazivFormatedOIB_1">
      <item>CLAVIS AUREA d.o.o., OIB 70931213625</item>
    </derivirana_varijabla>
  </DomainObject.Predmet.ProtuStrankaListNazivFormatedOIB>
  <DomainObject.Predmet.OstaliListFormated>
    <izvorni_sadrzaj>
      <item>Odvjetničko društvo Magličić - Migić - Bosnić j.t.d. punomoćnik sudionika u postupku CLAVIS AUREA d.o.o.</item>
    </izvorni_sadrzaj>
    <derivirana_varijabla naziv="DomainObject.Predmet.OstaliListFormated_1">
      <item>Odvjetničko društvo Magličić - Migić - Bosnić j.t.d. punomoćnik sudionika u postupku CLAVIS AUREA d.o.o.</item>
    </derivirana_varijabla>
  </DomainObject.Predmet.OstaliListFormated>
  <DomainObject.Predmet.OstaliListFormatedOIB>
    <izvorni_sadrzaj>
      <item>Odvjetničko društvo Magličić - Migić - Bosnić j.t.d., OIB 52987976518 punomoćnik sudionika u postupku CLAVIS AUREA d.o.o.</item>
    </izvorni_sadrzaj>
    <derivirana_varijabla naziv="DomainObject.Predmet.OstaliListFormatedOIB_1">
      <item>Odvjetničko društvo Magličić - Migić - Bosnić j.t.d., OIB 52987976518 punomoćnik sudionika u postupku CLAVIS AUREA d.o.o.</item>
    </derivirana_varijabla>
  </DomainObject.Predmet.OstaliListFormatedOIB>
  <DomainObject.Predmet.OstaliListFormatedWithAdress>
    <izvorni_sadrzaj>
      <item>Odvjetničko društvo Magličić - Migić - Bosnić j.t.d., Mihanovićeva 14, 10000 Zagreb punomoćnik sudionika u postupku CLAVIS AUREA d.o.o.</item>
    </izvorni_sadrzaj>
    <derivirana_varijabla naziv="DomainObject.Predmet.OstaliListFormatedWithAdress_1">
      <item>Odvjetničko društvo Magličić - Migić - Bosnić j.t.d., Mihanovićeva 14, 10000 Zagreb punomoćnik sudionika u postupku CLAVIS AUREA d.o.o.</item>
    </derivirana_varijabla>
  </DomainObject.Predmet.OstaliListFormatedWithAdress>
  <DomainObject.Predmet.OstaliListFormatedWithAdressOIB>
    <izvorni_sadrzaj>
      <item>Odvjetničko društvo Magličić - Migić - Bosnić j.t.d., OIB 52987976518, Mihanovićeva 14, 10000 Zagreb punomoćnik sudionika u postupku CLAVIS AUREA d.o.o.</item>
    </izvorni_sadrzaj>
    <derivirana_varijabla naziv="DomainObject.Predmet.OstaliListFormatedWithAdressOIB_1">
      <item>Odvjetničko društvo Magličić - Migić - Bosnić j.t.d., OIB 52987976518, Mihanovićeva 14, 10000 Zagreb punomoćnik sudionika u postupku CLAVIS AUREA d.o.o.</item>
    </derivirana_varijabla>
  </DomainObject.Predmet.OstaliListFormatedWithAdressOIB>
  <DomainObject.Predmet.OstaliListNazivFormated>
    <izvorni_sadrzaj>
      <item>Odvjetničko društvo Magličić - Migić - Bosnić j.t.d.</item>
    </izvorni_sadrzaj>
    <derivirana_varijabla naziv="DomainObject.Predmet.OstaliListNazivFormated_1">
      <item>Odvjetničko društvo Magličić - Migić - Bosnić j.t.d.</item>
    </derivirana_varijabla>
  </DomainObject.Predmet.OstaliListNazivFormated>
  <DomainObject.Predmet.OstaliListNazivFormatedOIB>
    <izvorni_sadrzaj>
      <item>Odvjetničko društvo Magličić - Migić - Bosnić j.t.d., OIB 52987976518</item>
    </izvorni_sadrzaj>
    <derivirana_varijabla naziv="DomainObject.Predmet.OstaliListNazivFormatedOIB_1">
      <item>Odvjetničko društvo Magličić - Migić - Bosnić j.t.d., OIB 52987976518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St-325/2015-18</izvorni_sadrzaj>
    <derivirana_varijabla naziv="DomainObject.PoslovniBrojDokumenta_1">St-325/2015-18</derivirana_varijabla>
  </DomainObject.PoslovniBrojDokumenta>
  <DomainObject.Predmet.StrankaIDrugi>
    <izvorni_sadrzaj>CLAVIS AUREA d.o.o. i dr.</izvorni_sadrzaj>
    <derivirana_varijabla naziv="DomainObject.Predmet.StrankaIDrugi_1">CLAVIS AUREA d.o.o. i dr.</derivirana_varijabla>
  </DomainObject.Predmet.StrankaIDrugi>
  <DomainObject.Predmet.ProtustrankaIDrugi>
    <izvorni_sadrzaj>CLAVIS AUREA d.o.o.</izvorni_sadrzaj>
    <derivirana_varijabla naziv="DomainObject.Predmet.ProtustrankaIDrugi_1">CLAVIS AUREA d.o.o.</derivirana_varijabla>
  </DomainObject.Predmet.ProtustrankaIDrugi>
  <DomainObject.Predmet.StrankaIDrugiAdressOIB>
    <izvorni_sadrzaj>CLAVIS AUREA d.o.o., OIB 70931213625, Vijenac Frane Gotovca 13, 10000 Zagreb i dr.</izvorni_sadrzaj>
    <derivirana_varijabla naziv="DomainObject.Predmet.StrankaIDrugiAdressOIB_1">CLAVIS AUREA d.o.o., OIB 70931213625, Vijenac Frane Gotovca 13, 10000 Zagreb i dr.</derivirana_varijabla>
  </DomainObject.Predmet.StrankaIDrugiAdressOIB>
  <DomainObject.Predmet.ProtustrankaIDrugiAdressOIB>
    <izvorni_sadrzaj>CLAVIS AUREA d.o.o., OIB 70931213625, Vijenac Frane Gotovca 13, 10000 Zagreb</izvorni_sadrzaj>
    <derivirana_varijabla naziv="DomainObject.Predmet.ProtustrankaIDrugiAdressOIB_1">CLAVIS AUREA d.o.o., OIB 70931213625,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CLAVIS AUREA d.o.o.</item>
      <item>CLAVIS AUREA d.o.o.</item>
      <item>JANKA CERVERNAKOVA</item>
      <item>Odvjetničko društvo Magličić - Migić - Bosnić j.t.d.</item>
    </izvorni_sadrzaj>
    <derivirana_varijabla naziv="DomainObject.Predmet.SudioniciListNaziv_1">
      <item>CLAVIS AUREA d.o.o.</item>
      <item>CLAVIS AUREA d.o.o.</item>
      <item>JANKA CERVERNAKOVA</item>
      <item>Odvjetničko društvo Magličić - Migić - Bosnić j.t.d.</item>
    </derivirana_varijabla>
  </DomainObject.Predmet.SudioniciListNaziv>
  <DomainObject.Predmet.SudioniciListAdressOIB>
    <izvorni_sadrzaj>
      <item>CLAVIS AUREA d.o.o., OIB 70931213625, Vijenac Frane Gotovca 13,10000 Zagreb</item>
      <item>CLAVIS AUREA d.o.o., OIB 70931213625, Vijenac Frane Gotovca 13,10000 Zagreb</item>
      <item>JANKA CERVERNAKOVA</item>
      <item>Odvjetničko društvo Magličić - Migić - Bosnić j.t.d., OIB 52987976518, Mihanovićeva 14,10000 Zagreb</item>
    </izvorni_sadrzaj>
    <derivirana_varijabla naziv="DomainObject.Predmet.SudioniciListAdressOIB_1">
      <item>CLAVIS AUREA d.o.o., OIB 70931213625, Vijenac Frane Gotovca 13,10000 Zagreb</item>
      <item>CLAVIS AUREA d.o.o., OIB 70931213625, Vijenac Frane Gotovca 13,10000 Zagreb</item>
      <item>JANKA CERVERNAKOVA</item>
      <item>Odvjetničko društvo Magličić - Migić - Bosnić j.t.d., OIB 52987976518, Mihanovićeva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70931213625</item>
      <item>, OIB 70931213625</item>
      <item>, OIB null</item>
      <item>, OIB 52987976518</item>
    </izvorni_sadrzaj>
    <derivirana_varijabla naziv="DomainObject.Predmet.SudioniciListNazivOIB_1">
      <item>, OIB 70931213625</item>
      <item>, OIB 70931213625</item>
      <item>, OIB null</item>
      <item>, OIB 52987976518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731</properties:Characters>
  <properties:Lines>45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2016-02-24T10:12:00Z</dcterms:created>
  <dc:creator>butiganl</dc:creator>
  <cp:lastModifiedBy>Valentina Kranjčić</cp:lastModifiedBy>
  <cp:lastPrinted>2016-02-24T10:15:00Z</cp:lastPrinted>
  <dcterms:modified xmlns:xsi="http://www.w3.org/2001/XMLSchema-instance" xsi:type="dcterms:W3CDTF">2016-02-24T10:16:00Z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St-325/2015-18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