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1418" w14:paraId="5b01418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D3559">
        <w:rPr>
          <w:rFonts w:hAnsi="Times New Roman" w:ascii="Times New Roman"/>
          <w:szCs w:val="24"/>
          <w:lang w:val="hr-HR"/>
        </w:rPr>
        <w:t xml:space="preserve">    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084E33">
        <w:rPr>
          <w:rFonts w:hAnsi="Times New Roman" w:ascii="Times New Roman"/>
          <w:szCs w:val="24"/>
          <w:lang w:val="hr-HR"/>
        </w:rPr>
        <w:t>7143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D17329" w:rsidR="00D17329" w:rsidRPr="00ED70D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B16C1E">
        <w:rPr>
          <w:rFonts w:hAnsi="Times New Roman" w:ascii="Times New Roman"/>
          <w:szCs w:val="24"/>
          <w:lang w:val="hr-HR"/>
        </w:rPr>
        <w:t>Vesni Sremac Šoštar</w:t>
      </w:r>
      <w:r w:rsidR="00D17329" w:rsidRPr="004453B3">
        <w:rPr>
          <w:rFonts w:hAnsi="Times New Roman" w:ascii="Times New Roman"/>
          <w:szCs w:val="24"/>
          <w:lang w:val="hr-HR"/>
        </w:rPr>
        <w:t xml:space="preserve"> u skraće</w:t>
      </w:r>
      <w:r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4453B3">
        <w:rPr>
          <w:rFonts w:hAnsi="Times New Roman" w:ascii="Times New Roman"/>
          <w:szCs w:val="24"/>
          <w:lang w:val="hr-HR"/>
        </w:rPr>
        <w:t xml:space="preserve">m </w:t>
      </w:r>
      <w:r w:rsidR="001F2D7D" w:rsidRPr="001F2D7D">
        <w:rPr>
          <w:rFonts w:hAnsi="Times New Roman" w:ascii="Times New Roman"/>
          <w:szCs w:val="24"/>
          <w:lang w:val="hr-HR"/>
        </w:rPr>
        <w:t>povodom zahtjeva FINANCIJSKE AGENCIJE</w:t>
      </w:r>
      <w:r w:rsidR="00947CAE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4453B3">
        <w:rPr>
          <w:rFonts w:hAnsi="Times New Roman" w:ascii="Times New Roman"/>
          <w:szCs w:val="24"/>
          <w:lang w:val="hr-HR"/>
        </w:rPr>
        <w:t>nad dužnikom</w:t>
      </w:r>
      <w:r w:rsidR="00532A22">
        <w:rPr>
          <w:rFonts w:hAnsi="Times New Roman" w:ascii="Times New Roman"/>
          <w:szCs w:val="24"/>
          <w:lang w:val="hr-HR"/>
        </w:rPr>
        <w:t xml:space="preserve"> </w:t>
      </w:r>
      <w:r w:rsidR="00532A22" w:rsidRPr="00532A22">
        <w:rPr>
          <w:rFonts w:hAnsi="Times New Roman" w:ascii="Times New Roman"/>
        </w:rPr>
        <w:t>DUBI-NOVA d.o.o. Zagreb, Ante Top</w:t>
      </w:r>
      <w:r w:rsidR="00532A22">
        <w:rPr>
          <w:rFonts w:hAnsi="Times New Roman" w:ascii="Times New Roman"/>
        </w:rPr>
        <w:t xml:space="preserve">ić Mimare 30, OIB: 44036481915, MBS: 080794751 </w:t>
      </w:r>
      <w:r w:rsidR="005B3AA1">
        <w:rPr>
          <w:rFonts w:hAnsi="Times New Roman" w:ascii="Times New Roman"/>
          <w:szCs w:val="24"/>
          <w:lang w:val="hr-HR"/>
        </w:rPr>
        <w:t xml:space="preserve">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ED70DD">
        <w:rPr>
          <w:rFonts w:hAnsi="Times New Roman" w:ascii="Times New Roman"/>
          <w:szCs w:val="24"/>
          <w:lang w:val="hr-HR"/>
        </w:rPr>
        <w:t>30</w:t>
      </w:r>
      <w:r w:rsidR="00B16C1E">
        <w:rPr>
          <w:rFonts w:hAnsi="Times New Roman" w:ascii="Times New Roman"/>
          <w:szCs w:val="24"/>
          <w:lang w:val="hr-HR"/>
        </w:rPr>
        <w:t>. lipnja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ED70DD" w:rsidR="00D17329" w:rsidRPr="00ED70DD">
      <w:pPr>
        <w:jc w:val="both"/>
        <w:rPr>
          <w:rFonts w:hAnsi="Times New Roman" w:ascii="Times New Roman"/>
        </w:rPr>
      </w:pPr>
      <w:r w:rsidRPr="004453B3">
        <w:rPr>
          <w:rFonts w:hAnsi="Times New Roman" w:ascii="Times New Roman"/>
          <w:szCs w:val="24"/>
        </w:rPr>
        <w:t xml:space="preserve">I. Otvara se stečajni postupak nad </w:t>
      </w:r>
      <w:r w:rsidRPr="00ED70DD">
        <w:rPr>
          <w:rFonts w:hAnsi="Times New Roman" w:ascii="Times New Roman"/>
          <w:szCs w:val="24"/>
        </w:rPr>
        <w:t>dužnikom</w:t>
      </w:r>
      <w:r w:rsidR="00532A22">
        <w:rPr>
          <w:rFonts w:hAnsi="Times New Roman" w:ascii="Times New Roman"/>
          <w:szCs w:val="24"/>
        </w:rPr>
        <w:t xml:space="preserve"> </w:t>
      </w:r>
      <w:r w:rsidR="00532A22" w:rsidRPr="00532A22">
        <w:rPr>
          <w:rFonts w:hAnsi="Times New Roman" w:ascii="Times New Roman"/>
        </w:rPr>
        <w:t>DUBI-NOVA d.o.o. Zagreb, Ante Top</w:t>
      </w:r>
      <w:r w:rsidR="00532A22">
        <w:rPr>
          <w:rFonts w:hAnsi="Times New Roman" w:ascii="Times New Roman"/>
        </w:rPr>
        <w:t xml:space="preserve">ić Mimare 30, OIB: 44036481915, MBS: 080794751. </w:t>
      </w:r>
      <w:r w:rsidR="005B3AA1" w:rsidRPr="00ED70DD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ED70DD">
        <w:rPr>
          <w:rFonts w:hAnsi="Times New Roman" w:ascii="Times New Roman"/>
          <w:szCs w:val="24"/>
        </w:rPr>
        <w:t>30</w:t>
      </w:r>
      <w:r w:rsidR="00B16C1E">
        <w:rPr>
          <w:rFonts w:hAnsi="Times New Roman" w:ascii="Times New Roman"/>
          <w:szCs w:val="24"/>
        </w:rPr>
        <w:t>. lipnja</w:t>
      </w:r>
      <w:r w:rsidR="004431B0" w:rsidRPr="004453B3">
        <w:rPr>
          <w:rFonts w:hAnsi="Times New Roman" w:ascii="Times New Roman"/>
          <w:szCs w:val="24"/>
        </w:rPr>
        <w:t xml:space="preserve"> 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ED70DD" w:rsidR="00D17329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532A22">
        <w:rPr>
          <w:rFonts w:hAnsi="Times New Roman" w:ascii="Times New Roman"/>
          <w:szCs w:val="24"/>
        </w:rPr>
        <w:t xml:space="preserve"> Marko Marić, </w:t>
      </w:r>
      <w:r w:rsidR="00197606">
        <w:rPr>
          <w:rFonts w:hAnsi="Times New Roman" w:ascii="Times New Roman"/>
          <w:szCs w:val="24"/>
        </w:rPr>
        <w:t>OIB:</w:t>
      </w:r>
      <w:r w:rsidR="00532A22">
        <w:rPr>
          <w:rFonts w:hAnsi="Times New Roman" w:ascii="Times New Roman"/>
          <w:szCs w:val="24"/>
        </w:rPr>
        <w:t xml:space="preserve"> 40578632064 </w:t>
      </w:r>
      <w:r w:rsidR="00D9070A">
        <w:rPr>
          <w:rFonts w:hAnsi="Times New Roman" w:ascii="Times New Roman"/>
          <w:szCs w:val="24"/>
        </w:rPr>
        <w:t xml:space="preserve"> </w:t>
      </w:r>
      <w:r w:rsidR="00532A22">
        <w:rPr>
          <w:rFonts w:hAnsi="Times New Roman" w:ascii="Times New Roman"/>
          <w:szCs w:val="24"/>
        </w:rPr>
        <w:t xml:space="preserve">iz Zagreba, Petrinjska 59a. </w:t>
      </w:r>
    </w:p>
    <w:p w:rsidRDefault="00532A22" w:rsidP="00ED70DD" w:rsidR="00532A22" w:rsidRPr="00ED70D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</w:p>
    <w:p w:rsidRDefault="00D1732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557926">
        <w:t xml:space="preserve"> </w:t>
      </w:r>
      <w:r w:rsidR="00532A22" w:rsidRPr="00532A22">
        <w:rPr>
          <w:rFonts w:hAnsi="Times New Roman" w:ascii="Times New Roman"/>
        </w:rPr>
        <w:t>DUBI-NOVA d.o.o. Zagreb, Ante Top</w:t>
      </w:r>
      <w:r w:rsidR="00532A22">
        <w:rPr>
          <w:rFonts w:hAnsi="Times New Roman" w:ascii="Times New Roman"/>
        </w:rPr>
        <w:t xml:space="preserve">ić Mimare 30, OIB: 44036481915, MBS: 080794751. </w:t>
      </w:r>
    </w:p>
    <w:p w:rsidRDefault="00AD3559" w:rsidP="00D17329" w:rsidR="00AD355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Oglasom od</w:t>
      </w:r>
      <w:r w:rsidR="00ED70DD">
        <w:rPr>
          <w:rFonts w:hAnsi="Times New Roman" w:ascii="Times New Roman"/>
          <w:szCs w:val="24"/>
          <w:lang w:val="hr-HR"/>
        </w:rPr>
        <w:t xml:space="preserve"> 11. veljače 2016. </w:t>
      </w:r>
      <w:r w:rsidR="00D17329" w:rsidRPr="004453B3">
        <w:rPr>
          <w:rFonts w:hAnsi="Times New Roman" w:ascii="Times New Roman"/>
          <w:szCs w:val="24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ED70DD">
        <w:rPr>
          <w:rFonts w:hAnsi="Times New Roman" w:ascii="Times New Roman"/>
          <w:szCs w:val="24"/>
          <w:lang w:val="hr-HR"/>
        </w:rPr>
        <w:t>30</w:t>
      </w:r>
      <w:r w:rsidR="000469DA">
        <w:rPr>
          <w:rFonts w:hAnsi="Times New Roman" w:ascii="Times New Roman"/>
          <w:szCs w:val="24"/>
          <w:lang w:val="hr-HR"/>
        </w:rPr>
        <w:t>. lipnja</w:t>
      </w:r>
      <w:r w:rsidR="00021BBC" w:rsidRPr="004453B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9D6B4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ED70DD" w:rsidP="009A15E0" w:rsidR="009A15E0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490490" w:rsidP="00490490" w:rsidR="00490490">
      <w:pPr>
        <w:rPr>
          <w:rFonts w:hAnsi="Times New Roman" w:ascii="Times New Roman"/>
          <w:szCs w:val="24"/>
          <w:lang w:val="hr-HR"/>
        </w:rPr>
      </w:pPr>
    </w:p>
    <w:p w:rsidRDefault="009D6B4A" w:rsidP="00C53C54" w:rsidR="00495EC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9D6B4A" w:rsidP="00C53C54" w:rsidR="009D6B4A" w:rsidRPr="00C53C54">
      <w:pPr>
        <w:jc w:val="right"/>
        <w:rPr>
          <w:rFonts w:hAnsi="Times New Roman" w:ascii="Times New Roman"/>
          <w:szCs w:val="24"/>
          <w:lang w:val="hr-HR"/>
        </w:rPr>
      </w:pPr>
      <w:r w:rsidRPr="009D6B4A">
        <w:rPr>
          <w:rFonts w:hAnsi="Times New Roman" w:ascii="Times New Roman"/>
          <w:szCs w:val="24"/>
          <w:lang w:val="hr-HR"/>
        </w:rPr>
        <w:t>Zlatka Plivelić</w:t>
      </w:r>
    </w:p>
    <w:sectPr w:rsidSect="00AD3559" w:rsidR="009D6B4A" w:rsidRPr="00C53C54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1E3F" w:rsidR="00280A5F">
    <w:pPr>
      <w:pStyle w:val="Podnoje"/>
      <w:jc w:val="right"/>
    </w:pPr>
  </w:p>
  <w:p w:rsidRDefault="00F81E3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F81E3F" w:rsidRPr="00F81E3F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084E33">
      <w:rPr>
        <w:rFonts w:hAnsi="Times New Roman" w:ascii="Times New Roman"/>
      </w:rPr>
      <w:t>7143</w:t>
    </w:r>
    <w:r w:rsidR="005B3AA1">
      <w:rPr>
        <w:rFonts w:hAnsi="Times New Roman" w:ascii="Times New Roman"/>
      </w:rPr>
      <w:t>/</w:t>
    </w:r>
    <w:r w:rsidR="00A61611">
      <w:rPr>
        <w:rFonts w:hAnsi="Times New Roman" w:ascii="Times New Roman"/>
      </w:rPr>
      <w:t>15</w:t>
    </w:r>
  </w:p>
  <w:p w:rsidRDefault="00F81E3F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84E33"/>
    <w:rsid w:val="00090D1D"/>
    <w:rsid w:val="000A3B47"/>
    <w:rsid w:val="000B3EF2"/>
    <w:rsid w:val="000E4DE6"/>
    <w:rsid w:val="000E63CC"/>
    <w:rsid w:val="000F6D4C"/>
    <w:rsid w:val="00101281"/>
    <w:rsid w:val="00194DE9"/>
    <w:rsid w:val="00197606"/>
    <w:rsid w:val="001F2D7D"/>
    <w:rsid w:val="00215918"/>
    <w:rsid w:val="002B6C68"/>
    <w:rsid w:val="00310684"/>
    <w:rsid w:val="0035267A"/>
    <w:rsid w:val="0035767D"/>
    <w:rsid w:val="003C3E8D"/>
    <w:rsid w:val="003E7FD9"/>
    <w:rsid w:val="003F1EFE"/>
    <w:rsid w:val="00441381"/>
    <w:rsid w:val="004431B0"/>
    <w:rsid w:val="004453B3"/>
    <w:rsid w:val="00477F24"/>
    <w:rsid w:val="00490490"/>
    <w:rsid w:val="00495EC1"/>
    <w:rsid w:val="004A537D"/>
    <w:rsid w:val="004A685D"/>
    <w:rsid w:val="004B4B7E"/>
    <w:rsid w:val="0052249E"/>
    <w:rsid w:val="00524D3D"/>
    <w:rsid w:val="00532A22"/>
    <w:rsid w:val="00557926"/>
    <w:rsid w:val="005653CC"/>
    <w:rsid w:val="005B3AA1"/>
    <w:rsid w:val="006156D0"/>
    <w:rsid w:val="0062773C"/>
    <w:rsid w:val="00633396"/>
    <w:rsid w:val="006378C3"/>
    <w:rsid w:val="0064498B"/>
    <w:rsid w:val="0065500F"/>
    <w:rsid w:val="006674F5"/>
    <w:rsid w:val="006A68F9"/>
    <w:rsid w:val="006C4666"/>
    <w:rsid w:val="00726015"/>
    <w:rsid w:val="007354CB"/>
    <w:rsid w:val="00795065"/>
    <w:rsid w:val="007A38B0"/>
    <w:rsid w:val="007D6D1C"/>
    <w:rsid w:val="007F24AA"/>
    <w:rsid w:val="00820E71"/>
    <w:rsid w:val="008679BD"/>
    <w:rsid w:val="008C31DE"/>
    <w:rsid w:val="0090317B"/>
    <w:rsid w:val="00947CAE"/>
    <w:rsid w:val="00980D7A"/>
    <w:rsid w:val="009A15E0"/>
    <w:rsid w:val="009A248B"/>
    <w:rsid w:val="009C4A02"/>
    <w:rsid w:val="009D6B4A"/>
    <w:rsid w:val="00A61611"/>
    <w:rsid w:val="00A73AE4"/>
    <w:rsid w:val="00A7799D"/>
    <w:rsid w:val="00A93B0F"/>
    <w:rsid w:val="00AD3559"/>
    <w:rsid w:val="00AF31FC"/>
    <w:rsid w:val="00B00AAF"/>
    <w:rsid w:val="00B16C1E"/>
    <w:rsid w:val="00BC1743"/>
    <w:rsid w:val="00BE31D6"/>
    <w:rsid w:val="00C12511"/>
    <w:rsid w:val="00C348DB"/>
    <w:rsid w:val="00C445F4"/>
    <w:rsid w:val="00C53C54"/>
    <w:rsid w:val="00C91C62"/>
    <w:rsid w:val="00C94D0E"/>
    <w:rsid w:val="00CA4729"/>
    <w:rsid w:val="00CD00B9"/>
    <w:rsid w:val="00CE1D7F"/>
    <w:rsid w:val="00D17329"/>
    <w:rsid w:val="00D660C0"/>
    <w:rsid w:val="00D77D4C"/>
    <w:rsid w:val="00D85D03"/>
    <w:rsid w:val="00D9070A"/>
    <w:rsid w:val="00DA3006"/>
    <w:rsid w:val="00DD72D4"/>
    <w:rsid w:val="00DE2783"/>
    <w:rsid w:val="00DE40E5"/>
    <w:rsid w:val="00E17BC5"/>
    <w:rsid w:val="00E44351"/>
    <w:rsid w:val="00E561D2"/>
    <w:rsid w:val="00EB2BFF"/>
    <w:rsid w:val="00EB6112"/>
    <w:rsid w:val="00ED70DD"/>
    <w:rsid w:val="00EE1E9D"/>
    <w:rsid w:val="00EF1841"/>
    <w:rsid w:val="00F81E3F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1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E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E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E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E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1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E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E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E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E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210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12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7143</izvorni_sadrzaj>
    <derivirana_varijabla naziv="DomainObject.Predmet.Broj_1">7143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St-7143/2015</izvorni_sadrzaj>
    <derivirana_varijabla naziv="DomainObject.Predmet.OznakaBroj_1">St-7143/2015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DUBI-NOVA d.o.o. zastupanog po punomoćniku ANA TRUPKOVIĆ</izvorni_sadrzaj>
    <derivirana_varijabla naziv="DomainObject.Predmet.ProtustrankaFormated_1">  DUBI-NOVA d.o.o. zastupanog po punomoćniku ANA TRUPKOVIĆ</derivirana_varijabla>
  </DomainObject.Predmet.ProtustrankaFormated>
  <DomainObject.Predmet.ProtustrankaFormatedOIB>
    <izvorni_sadrzaj>  DUBI-NOVA d.o.o., OIB 44036481915 zastupanog po punomoćniku ANA TRUPKOVIĆ</izvorni_sadrzaj>
    <derivirana_varijabla naziv="DomainObject.Predmet.ProtustrankaFormatedOIB_1">  DUBI-NOVA d.o.o., OIB 44036481915 zastupanog po punomoćniku ANA TRUPKOVIĆ</derivirana_varijabla>
  </DomainObject.Predmet.ProtustrankaFormatedOIB>
  <DomainObject.Predmet.ProtustrankaFormatedWithAdress>
    <izvorni_sadrzaj> DUBI-NOVA d.o.o., Ante Topića Mimare 30, 10000 Zagreb zastupanog po punomoćniku ANA TRUPKOVIĆ</izvorni_sadrzaj>
    <derivirana_varijabla naziv="DomainObject.Predmet.ProtustrankaFormatedWithAdress_1"> DUBI-NOVA d.o.o., Ante Topića Mimare 30, 10000 Zagreb zastupanog po punomoćniku ANA TRUPKOVIĆ</derivirana_varijabla>
  </DomainObject.Predmet.ProtustrankaFormatedWithAdress>
  <DomainObject.Predmet.ProtustrankaFormatedWithAdressOIB>
    <izvorni_sadrzaj> DUBI-NOVA d.o.o., OIB 44036481915, Ante Topića Mimare 30, 10000 Zagreb zastupanog po punomoćniku ANA TRUPKOVIĆ</izvorni_sadrzaj>
    <derivirana_varijabla naziv="DomainObject.Predmet.ProtustrankaFormatedWithAdressOIB_1"> DUBI-NOVA d.o.o., OIB 44036481915, Ante Topića Mimare 30, 10000 Zagreb zastupanog po punomoćniku ANA TRUPKOVIĆ</derivirana_varijabla>
  </DomainObject.Predmet.ProtustrankaFormatedWithAdressOIB>
  <DomainObject.Predmet.ProtustrankaWithAdress>
    <izvorni_sadrzaj>DUBI-NOVA d.o.o. Ante Topića Mimare 30, 10000 Zagreb</izvorni_sadrzaj>
    <derivirana_varijabla naziv="DomainObject.Predmet.ProtustrankaWithAdress_1">DUBI-NOVA d.o.o. Ante Topića Mimare 30, 10000 Zagreb</derivirana_varijabla>
  </DomainObject.Predmet.ProtustrankaWithAdress>
  <DomainObject.Predmet.ProtustrankaWithAdressOIB>
    <izvorni_sadrzaj>DUBI-NOVA d.o.o., OIB 44036481915, Ante Topića Mimare 30, 10000 Zagreb</izvorni_sadrzaj>
    <derivirana_varijabla naziv="DomainObject.Predmet.ProtustrankaWithAdressOIB_1">DUBI-NOVA d.o.o., OIB 44036481915, Ante Topića Mimare 30, 10000 Zagreb</derivirana_varijabla>
  </DomainObject.Predmet.ProtustrankaWithAdressOIB>
  <DomainObject.Predmet.ProtustrankaNazivFormated>
    <izvorni_sadrzaj>DUBI-NOVA d.o.o.</izvorni_sadrzaj>
    <derivirana_varijabla naziv="DomainObject.Predmet.ProtustrankaNazivFormated_1">DUBI-NOVA d.o.o.</derivirana_varijabla>
  </DomainObject.Predmet.ProtustrankaNazivFormated>
  <DomainObject.Predmet.ProtustrankaNazivFormatedOIB>
    <izvorni_sadrzaj>DUBI-NOVA d.o.o., OIB 44036481915</izvorni_sadrzaj>
    <derivirana_varijabla naziv="DomainObject.Predmet.ProtustrankaNazivFormatedOIB_1">DUBI-NOVA d.o.o., OIB 44036481915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DUBI-NOVA d.o.o. zastupanog po punomoćniku ANA TRUPKOVIĆ</item>
    </izvorni_sadrzaj>
    <derivirana_varijabla naziv="DomainObject.Predmet.ProtuStrankaListFormated_1">
      <item>DUBI-NOVA d.o.o. zastupanog po punomoćniku ANA TRUPKOVIĆ</item>
    </derivirana_varijabla>
  </DomainObject.Predmet.ProtuStrankaListFormated>
  <DomainObject.Predmet.ProtuStrankaListFormatedOIB>
    <izvorni_sadrzaj>
      <item>DUBI-NOVA d.o.o., OIB 44036481915 zastupanog po punomoćniku ANA TRUPKOVIĆ</item>
    </izvorni_sadrzaj>
    <derivirana_varijabla naziv="DomainObject.Predmet.ProtuStrankaListFormatedOIB_1">
      <item>DUBI-NOVA d.o.o., OIB 44036481915 zastupanog po punomoćniku ANA TRUPKOVIĆ</item>
    </derivirana_varijabla>
  </DomainObject.Predmet.ProtuStrankaListFormatedOIB>
  <DomainObject.Predmet.ProtuStrankaListFormatedWithAdress>
    <izvorni_sadrzaj>
      <item>DUBI-NOVA d.o.o., Ante Topića Mimare 30, 10000 Zagreb zastupanog po punomoćniku ANA TRUPKOVIĆ</item>
    </izvorni_sadrzaj>
    <derivirana_varijabla naziv="DomainObject.Predmet.ProtuStrankaListFormatedWithAdress_1">
      <item>DUBI-NOVA d.o.o., Ante Topića Mimare 30, 10000 Zagreb zastupanog po punomoćniku ANA TRUPKOVIĆ</item>
    </derivirana_varijabla>
  </DomainObject.Predmet.ProtuStrankaListFormatedWithAdress>
  <DomainObject.Predmet.ProtuStrankaListFormatedWithAdressOIB>
    <izvorni_sadrzaj>
      <item>DUBI-NOVA d.o.o., OIB 44036481915, Ante Topića Mimare 30, 10000 Zagreb zastupanog po punomoćniku ANA TRUPKOVIĆ</item>
    </izvorni_sadrzaj>
    <derivirana_varijabla naziv="DomainObject.Predmet.ProtuStrankaListFormatedWithAdressOIB_1">
      <item>DUBI-NOVA d.o.o., OIB 44036481915, Ante Topića Mimare 30, 10000 Zagreb zastupanog po punomoćniku ANA TRUPKOVIĆ</item>
    </derivirana_varijabla>
  </DomainObject.Predmet.ProtuStrankaListFormatedWithAdressOIB>
  <DomainObject.Predmet.ProtuStrankaListNazivFormated>
    <izvorni_sadrzaj>
      <item>DUBI-NOVA d.o.o.</item>
    </izvorni_sadrzaj>
    <derivirana_varijabla naziv="DomainObject.Predmet.ProtuStrankaListNazivFormated_1">
      <item>DUBI-NOVA d.o.o.</item>
    </derivirana_varijabla>
  </DomainObject.Predmet.ProtuStrankaListNazivFormated>
  <DomainObject.Predmet.ProtuStrankaListNazivFormatedOIB>
    <izvorni_sadrzaj>
      <item>DUBI-NOVA d.o.o., OIB 44036481915</item>
    </izvorni_sadrzaj>
    <derivirana_varijabla naziv="DomainObject.Predmet.ProtuStrankaListNazivFormatedOIB_1">
      <item>DUBI-NOVA d.o.o., OIB 44036481915</item>
    </derivirana_varijabla>
  </DomainObject.Predmet.ProtuStrankaListNazivFormatedOIB>
  <DomainObject.Predmet.OstaliListFormated>
    <izvorni_sadrzaj>
      <item>ANA TRUPKOVIĆ punomoćnik sudionika u postupku DUBI-NOVA d.o.o.</item>
      <item>MARKO MARIĆ</item>
    </izvorni_sadrzaj>
    <derivirana_varijabla naziv="DomainObject.Predmet.OstaliListFormated_1">
      <item>ANA TRUPKOVIĆ punomoćnik sudionika u postupku DUBI-NOVA d.o.o.</item>
      <item>MARKO MARIĆ</item>
    </derivirana_varijabla>
  </DomainObject.Predmet.OstaliListFormated>
  <DomainObject.Predmet.OstaliListFormatedOIB>
    <izvorni_sadrzaj>
      <item>ANA TRUPKOVIĆ, OIB 34501847337 punomoćnik sudionika u postupku DUBI-NOVA d.o.o.</item>
      <item>MARKO MARIĆ, OIB 40578632064</item>
    </izvorni_sadrzaj>
    <derivirana_varijabla naziv="DomainObject.Predmet.OstaliListFormatedOIB_1">
      <item>ANA TRUPKOVIĆ, OIB 34501847337 punomoćnik sudionika u postupku DUBI-NOVA d.o.o.</item>
      <item>MARKO MARIĆ, OIB 40578632064</item>
    </derivirana_varijabla>
  </DomainObject.Predmet.OstaliListFormatedOIB>
  <DomainObject.Predmet.OstaliListFormatedWithAdress>
    <izvorni_sadrzaj>
      <item>ANA TRUPKOVIĆ, Ulica Ljudevita Gaja 46, 10290 Zaprešić punomoćnik sudionika u postupku DUBI-NOVA d.o.o.</item>
      <item>MARKO MARIĆ, Petrinjska 59a, 10000 Zagreb</item>
    </izvorni_sadrzaj>
    <derivirana_varijabla naziv="DomainObject.Predmet.OstaliListFormatedWithAdress_1">
      <item>ANA TRUPKOVIĆ, Ulica Ljudevita Gaja 46, 10290 Zaprešić punomoćnik sudionika u postupku DUBI-NOVA d.o.o.</item>
      <item>MARKO MARIĆ, Petrinjska 59a, 10000 Zagreb</item>
    </derivirana_varijabla>
  </DomainObject.Predmet.OstaliListFormatedWithAdress>
  <DomainObject.Predmet.OstaliListFormatedWithAdressOIB>
    <izvorni_sadrzaj>
      <item>ANA TRUPKOVIĆ, OIB 34501847337, Ulica Ljudevita Gaja 46, 10290 Zaprešić punomoćnik sudionika u postupku DUBI-NOVA d.o.o.</item>
      <item>MARKO MARIĆ, OIB 40578632064, Petrinjska 59a, 10000 Zagreb</item>
    </izvorni_sadrzaj>
    <derivirana_varijabla naziv="DomainObject.Predmet.OstaliListFormatedWithAdressOIB_1">
      <item>ANA TRUPKOVIĆ, OIB 34501847337, Ulica Ljudevita Gaja 46, 10290 Zaprešić punomoćnik sudionika u postupku DUBI-NOVA d.o.o.</item>
      <item>MARKO MARIĆ, OIB 40578632064, Petrinjska 59a, 10000 Zagreb</item>
    </derivirana_varijabla>
  </DomainObject.Predmet.OstaliListFormatedWithAdressOIB>
  <DomainObject.Predmet.OstaliListNazivFormated>
    <izvorni_sadrzaj>
      <item>ANA TRUPKOVIĆ</item>
      <item>MARKO MARIĆ</item>
    </izvorni_sadrzaj>
    <derivirana_varijabla naziv="DomainObject.Predmet.OstaliListNazivFormated_1">
      <item>ANA TRUPKOVIĆ</item>
      <item>MARKO MARIĆ</item>
    </derivirana_varijabla>
  </DomainObject.Predmet.OstaliListNazivFormated>
  <DomainObject.Predmet.OstaliListNazivFormatedOIB>
    <izvorni_sadrzaj>
      <item>ANA TRUPKOVIĆ, OIB 34501847337</item>
      <item>MARKO MARIĆ, OIB 40578632064</item>
    </izvorni_sadrzaj>
    <derivirana_varijabla naziv="DomainObject.Predmet.OstaliListNazivFormatedOIB_1">
      <item>ANA TRUPKOVIĆ, OIB 34501847337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DUBI-NOVA d.o.o.</izvorni_sadrzaj>
    <derivirana_varijabla naziv="DomainObject.Predmet.ProtustrankaIDrugi_1">DUBI-NOVA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DUBI-NOVA d.o.o., OIB 44036481915, Ante Topića Mimare 30, 10000 Zagreb</izvorni_sadrzaj>
    <derivirana_varijabla naziv="DomainObject.Predmet.ProtustrankaIDrugiAdressOIB_1">DUBI-NOVA d.o.o., OIB 44036481915, Ante Topića Mimare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DUBI-NOVA d.o.o.</item>
      <item>ANA TRUPKOVIĆ</item>
      <item>MARKO MARIĆ</item>
    </izvorni_sadrzaj>
    <derivirana_varijabla naziv="DomainObject.Predmet.SudioniciListNaziv_1">
      <item>FINA Regionalni centar Zagreb</item>
      <item>DUBI-NOVA d.o.o.</item>
      <item>ANA TRUPKOVIĆ</item>
      <item>MARKO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DUBI-NOVA d.o.o., OIB 44036481915, Ante Topića Mimare 30,10000 Zagreb</item>
      <item>ANA TRUPKOVIĆ, OIB 34501847337, Ulica Ljudevita Gaja 46,10290 Zaprešić</item>
      <item>MARKO MARIĆ, OIB 40578632064, Petrinjska 59a,10000 Zagreb</item>
    </izvorni_sadrzaj>
    <derivirana_varijabla naziv="DomainObject.Predmet.SudioniciListAdressOIB_1">
      <item>FINA Regionalni centar Zagreb, OIB 85821130368, Trg svibanjskih žrtava 1995. 1,10000 Zagreb</item>
      <item>DUBI-NOVA d.o.o., OIB 44036481915, Ante Topića Mimare 30,10000 Zagreb</item>
      <item>ANA TRUPKOVIĆ, OIB 34501847337, Ulica Ljudevita Gaja 46,10290 Zaprešić</item>
      <item>MARKO MARIĆ, OIB 40578632064, Petrinjska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44036481915</item>
      <item>, OIB 34501847337</item>
      <item>, OIB 40578632064</item>
    </izvorni_sadrzaj>
    <derivirana_varijabla naziv="DomainObject.Predmet.SudioniciListNazivOIB_1">
      <item>, OIB 85821130368</item>
      <item>, OIB 44036481915</item>
      <item>, OIB 34501847337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0AED75-9801-43BE-B8D0-6D6687AF9C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2627</properties:Characters>
  <properties:Lines>70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2016-06-30T08:08:00Z</dcterms:created>
  <dc:creator>Karmela Dolenc</dc:creator>
  <cp:lastModifiedBy>Zlatka Plivelić</cp:lastModifiedBy>
  <cp:lastPrinted>2016-06-30T08:14:00Z</cp:lastPrinted>
  <dcterms:modified xmlns:xsi="http://www.w3.org/2001/XMLSchema-instance" xsi:type="dcterms:W3CDTF">2016-06-30T08:16:00Z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