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f2fc2" w14:paraId="b2f2fc2" w:rsidRDefault="00D70020" w:rsidP="00D70020" w:rsidR="00532B71" w:rsidRPr="003F239F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F239F">
        <w:rPr>
          <w:rFonts w:hAnsi="Times New Roman" w:ascii="Times New Roman"/>
          <w:szCs w:val="24"/>
          <w:lang w:val="hr-HR"/>
        </w:rPr>
        <w:t>4. St-</w:t>
      </w:r>
      <w:r w:rsidR="009319EB">
        <w:rPr>
          <w:rFonts w:hAnsi="Times New Roman" w:ascii="Times New Roman"/>
          <w:szCs w:val="24"/>
          <w:lang w:val="hr-HR"/>
        </w:rPr>
        <w:t>902</w:t>
      </w:r>
      <w:r w:rsidR="00B03CEC">
        <w:rPr>
          <w:rFonts w:hAnsi="Times New Roman" w:ascii="Times New Roman"/>
          <w:szCs w:val="24"/>
          <w:lang w:val="hr-HR"/>
        </w:rPr>
        <w:t>/2018</w:t>
      </w:r>
    </w:p>
    <w:p w:rsidRDefault="00DB4528" w:rsidP="0086691F" w:rsidR="00DB4528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F239F">
        <w:rPr>
          <w:rFonts w:hAnsi="Times New Roman" w:ascii="Times New Roman"/>
          <w:szCs w:val="24"/>
          <w:lang w:val="hr-HR"/>
        </w:rPr>
        <w:t>ud u Zagrebu</w:t>
      </w:r>
      <w:r w:rsidR="00D70020" w:rsidRPr="003F239F">
        <w:rPr>
          <w:rFonts w:hAnsi="Times New Roman" w:ascii="Times New Roman"/>
          <w:szCs w:val="24"/>
          <w:lang w:val="hr-HR"/>
        </w:rPr>
        <w:t>,</w:t>
      </w:r>
      <w:r w:rsidR="00DB4528" w:rsidRPr="003F239F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F239F">
        <w:rPr>
          <w:rFonts w:hAnsi="Times New Roman" w:ascii="Times New Roman"/>
          <w:szCs w:val="24"/>
          <w:lang w:val="hr-HR"/>
        </w:rPr>
        <w:t>Jasenki Rundek,</w:t>
      </w:r>
      <w:r w:rsidR="00F62A72" w:rsidRPr="003F239F">
        <w:rPr>
          <w:rFonts w:hAnsi="Times New Roman" w:ascii="Times New Roman"/>
          <w:szCs w:val="24"/>
          <w:lang w:val="hr-HR"/>
        </w:rPr>
        <w:t xml:space="preserve"> </w:t>
      </w:r>
      <w:r w:rsidR="003F239F"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932D82" w:rsidRPr="003F239F">
        <w:rPr>
          <w:rFonts w:hAnsi="Times New Roman" w:ascii="Times New Roman"/>
          <w:szCs w:val="24"/>
          <w:lang w:val="hr-HR"/>
        </w:rPr>
        <w:t xml:space="preserve"> </w:t>
      </w:r>
      <w:r w:rsidR="009319EB">
        <w:rPr>
          <w:rFonts w:hAnsi="Times New Roman" w:ascii="Times New Roman"/>
          <w:szCs w:val="24"/>
          <w:lang w:val="hr-HR"/>
        </w:rPr>
        <w:t>KAMELIA UGOSTITELJSTVO d.o.o. za usluge, Zagreb, Zelinska 7, OIB: 60335782900</w:t>
      </w:r>
      <w:r w:rsidR="00A1616A" w:rsidRPr="003F239F">
        <w:rPr>
          <w:rFonts w:hAnsi="Times New Roman" w:ascii="Times New Roman"/>
          <w:szCs w:val="24"/>
          <w:lang w:val="hr-HR"/>
        </w:rPr>
        <w:t>,</w:t>
      </w:r>
      <w:r w:rsidR="003528A2" w:rsidRPr="003F239F">
        <w:rPr>
          <w:rFonts w:hAnsi="Times New Roman" w:ascii="Times New Roman"/>
          <w:szCs w:val="24"/>
          <w:lang w:val="hr-HR"/>
        </w:rPr>
        <w:t xml:space="preserve"> </w:t>
      </w:r>
      <w:r w:rsidR="009F701C" w:rsidRPr="003F239F">
        <w:rPr>
          <w:rFonts w:hAnsi="Times New Roman" w:ascii="Times New Roman"/>
          <w:szCs w:val="24"/>
          <w:lang w:val="hr-HR"/>
        </w:rPr>
        <w:t>dana</w:t>
      </w:r>
      <w:r w:rsidR="005E1314">
        <w:rPr>
          <w:rFonts w:hAnsi="Times New Roman" w:ascii="Times New Roman"/>
          <w:szCs w:val="24"/>
          <w:lang w:val="hr-HR"/>
        </w:rPr>
        <w:t xml:space="preserve"> </w:t>
      </w:r>
      <w:r w:rsidR="00056A39">
        <w:rPr>
          <w:rFonts w:hAnsi="Times New Roman" w:ascii="Times New Roman"/>
          <w:szCs w:val="24"/>
          <w:lang w:val="hr-HR"/>
        </w:rPr>
        <w:t>4. lipnja</w:t>
      </w:r>
      <w:r w:rsidR="00D43D80" w:rsidRPr="003F239F">
        <w:rPr>
          <w:rFonts w:hAnsi="Times New Roman" w:ascii="Times New Roman"/>
          <w:szCs w:val="24"/>
          <w:lang w:val="hr-HR"/>
        </w:rPr>
        <w:t xml:space="preserve"> 201</w:t>
      </w:r>
      <w:r w:rsidR="00B03CEC">
        <w:rPr>
          <w:rFonts w:hAnsi="Times New Roman" w:ascii="Times New Roman"/>
          <w:szCs w:val="24"/>
          <w:lang w:val="hr-HR"/>
        </w:rPr>
        <w:t>8</w:t>
      </w:r>
      <w:r w:rsidR="00D43D80" w:rsidRPr="003F239F">
        <w:rPr>
          <w:rFonts w:hAnsi="Times New Roman" w:ascii="Times New Roman"/>
          <w:szCs w:val="24"/>
          <w:lang w:val="hr-HR"/>
        </w:rPr>
        <w:t>.</w:t>
      </w:r>
      <w:r w:rsidR="009F701C" w:rsidRPr="003F239F">
        <w:rPr>
          <w:rFonts w:hAnsi="Times New Roman" w:ascii="Times New Roman"/>
          <w:szCs w:val="24"/>
          <w:lang w:val="hr-HR"/>
        </w:rPr>
        <w:t xml:space="preserve"> </w:t>
      </w:r>
      <w:r w:rsidR="00341D49"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997BA9" w:rsidP="00997BA9" w:rsidR="00532B71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 a k l j u č i o</w:t>
      </w:r>
      <w:r w:rsidR="00997BA9" w:rsidRPr="003F239F">
        <w:rPr>
          <w:rFonts w:hAnsi="Times New Roman" w:ascii="Times New Roman"/>
          <w:szCs w:val="24"/>
          <w:lang w:val="hr-HR"/>
        </w:rPr>
        <w:t xml:space="preserve">    j</w:t>
      </w:r>
      <w:r w:rsidR="00DF1277" w:rsidRPr="003F239F">
        <w:rPr>
          <w:rFonts w:hAnsi="Times New Roman" w:ascii="Times New Roman"/>
          <w:szCs w:val="24"/>
          <w:lang w:val="hr-HR"/>
        </w:rPr>
        <w:t xml:space="preserve"> </w:t>
      </w:r>
      <w:r w:rsidR="00997BA9" w:rsidRPr="003F239F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Poziva</w:t>
      </w:r>
      <w:r w:rsidR="00FC35AA" w:rsidRPr="003F239F">
        <w:rPr>
          <w:rFonts w:hAnsi="Times New Roman" w:ascii="Times New Roman"/>
          <w:szCs w:val="24"/>
          <w:lang w:val="hr-HR"/>
        </w:rPr>
        <w:t>ju se osobe</w:t>
      </w:r>
      <w:r w:rsidRPr="003F239F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F239F">
        <w:rPr>
          <w:rFonts w:hAnsi="Times New Roman" w:ascii="Times New Roman"/>
          <w:szCs w:val="24"/>
          <w:lang w:val="hr-HR"/>
        </w:rPr>
        <w:t>e</w:t>
      </w:r>
      <w:r w:rsidRPr="003F239F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F239F">
        <w:rPr>
          <w:rFonts w:hAnsi="Times New Roman" w:ascii="Times New Roman"/>
          <w:szCs w:val="24"/>
          <w:lang w:val="hr-HR"/>
        </w:rPr>
        <w:t>po zakonu</w:t>
      </w:r>
      <w:r w:rsidR="00FC35AA" w:rsidRPr="003F239F">
        <w:rPr>
          <w:rFonts w:hAnsi="Times New Roman" w:ascii="Times New Roman"/>
          <w:szCs w:val="24"/>
          <w:lang w:val="hr-HR"/>
        </w:rPr>
        <w:t xml:space="preserve">, </w:t>
      </w:r>
      <w:r w:rsidRPr="003F239F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F239F">
        <w:rPr>
          <w:rFonts w:hAnsi="Times New Roman" w:ascii="Times New Roman"/>
          <w:szCs w:val="24"/>
          <w:lang w:val="hr-HR"/>
        </w:rPr>
        <w:t xml:space="preserve">petnaest </w:t>
      </w:r>
      <w:r w:rsidRPr="003F239F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F239F">
        <w:rPr>
          <w:rFonts w:hAnsi="Times New Roman" w:ascii="Times New Roman"/>
          <w:szCs w:val="24"/>
          <w:lang w:val="hr-HR"/>
        </w:rPr>
        <w:t xml:space="preserve">osmog </w:t>
      </w:r>
      <w:r w:rsidRPr="003F239F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F239F">
        <w:rPr>
          <w:rFonts w:hAnsi="Times New Roman" w:ascii="Times New Roman"/>
          <w:szCs w:val="24"/>
          <w:lang w:val="hr-HR"/>
        </w:rPr>
        <w:t xml:space="preserve"> ovog suda</w:t>
      </w:r>
      <w:r w:rsidRPr="003F239F">
        <w:rPr>
          <w:rFonts w:hAnsi="Times New Roman" w:ascii="Times New Roman"/>
          <w:szCs w:val="24"/>
          <w:lang w:val="hr-HR"/>
        </w:rPr>
        <w:t>, podn</w:t>
      </w:r>
      <w:r w:rsidR="00FC35AA" w:rsidRPr="003F239F">
        <w:rPr>
          <w:rFonts w:hAnsi="Times New Roman" w:ascii="Times New Roman"/>
          <w:szCs w:val="24"/>
          <w:lang w:val="hr-HR"/>
        </w:rPr>
        <w:t>ijeti</w:t>
      </w:r>
      <w:r w:rsidRPr="003F239F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F239F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F239F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F239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 w:rsidRPr="003F239F">
        <w:rPr>
          <w:rFonts w:hAnsi="Times New Roman" w:ascii="Times New Roman"/>
          <w:szCs w:val="24"/>
          <w:lang w:val="hr-HR"/>
        </w:rPr>
        <w:t>.</w:t>
      </w: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3F239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F239F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F239F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F239F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3F239F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F239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F239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8302B0" w:rsidR="004E5A23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F239F">
        <w:rPr>
          <w:rFonts w:hAnsi="Times New Roman" w:ascii="Times New Roman"/>
          <w:szCs w:val="24"/>
          <w:lang w:val="hr-HR"/>
        </w:rPr>
        <w:t>o</w:t>
      </w:r>
      <w:r w:rsidR="00D50EB4" w:rsidRPr="003F239F">
        <w:rPr>
          <w:rFonts w:hAnsi="Times New Roman" w:ascii="Times New Roman"/>
          <w:szCs w:val="24"/>
          <w:lang w:val="hr-HR"/>
        </w:rPr>
        <w:t>vome sudu Financijska agencija</w:t>
      </w:r>
      <w:r w:rsidRPr="003F239F">
        <w:rPr>
          <w:rFonts w:hAnsi="Times New Roman" w:ascii="Times New Roman"/>
          <w:szCs w:val="24"/>
          <w:lang w:val="hr-HR"/>
        </w:rPr>
        <w:t>, temeljem odredbe čl. 429. Stečajnog zakona (NN 71/15, dalje SZ</w:t>
      </w:r>
      <w:r w:rsidR="004E5A23" w:rsidRPr="003F239F">
        <w:rPr>
          <w:rFonts w:hAnsi="Times New Roman" w:ascii="Times New Roman"/>
          <w:szCs w:val="24"/>
          <w:lang w:val="hr-HR"/>
        </w:rPr>
        <w:t>).</w:t>
      </w:r>
      <w:r w:rsidR="008968CC" w:rsidRPr="003F239F">
        <w:rPr>
          <w:rFonts w:hAnsi="Times New Roman" w:ascii="Times New Roman"/>
          <w:szCs w:val="24"/>
          <w:lang w:val="hr-HR"/>
        </w:rPr>
        <w:tab/>
      </w:r>
    </w:p>
    <w:p w:rsidRDefault="004E5A23" w:rsidP="0042162E" w:rsidR="00586826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F239F">
        <w:rPr>
          <w:rFonts w:hAnsi="Times New Roman" w:ascii="Times New Roman"/>
          <w:szCs w:val="24"/>
          <w:lang w:val="hr-HR"/>
        </w:rPr>
        <w:t xml:space="preserve"> st. 3.</w:t>
      </w:r>
      <w:r w:rsidRPr="003F239F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F239F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F239F">
        <w:rPr>
          <w:rFonts w:hAnsi="Times New Roman" w:ascii="Times New Roman"/>
          <w:szCs w:val="24"/>
          <w:lang w:val="hr-HR"/>
        </w:rPr>
        <w:t>,</w:t>
      </w:r>
      <w:r w:rsidRPr="003F239F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 Zagrebu</w:t>
      </w:r>
      <w:r w:rsidR="001128EA" w:rsidRPr="003F239F">
        <w:rPr>
          <w:rFonts w:hAnsi="Times New Roman" w:ascii="Times New Roman"/>
          <w:szCs w:val="24"/>
          <w:lang w:val="hr-HR"/>
        </w:rPr>
        <w:t xml:space="preserve"> </w:t>
      </w:r>
      <w:r w:rsidR="00056A39">
        <w:rPr>
          <w:rFonts w:hAnsi="Times New Roman" w:ascii="Times New Roman"/>
          <w:szCs w:val="24"/>
          <w:lang w:val="hr-HR"/>
        </w:rPr>
        <w:t>4. lipnja</w:t>
      </w:r>
      <w:r w:rsidR="009E060B">
        <w:rPr>
          <w:rFonts w:hAnsi="Times New Roman" w:ascii="Times New Roman"/>
          <w:szCs w:val="24"/>
          <w:lang w:val="hr-HR"/>
        </w:rPr>
        <w:t xml:space="preserve"> </w:t>
      </w:r>
      <w:r w:rsidR="00D43D80" w:rsidRPr="003F239F">
        <w:rPr>
          <w:rFonts w:hAnsi="Times New Roman" w:ascii="Times New Roman"/>
          <w:szCs w:val="24"/>
          <w:lang w:val="hr-HR"/>
        </w:rPr>
        <w:t>201</w:t>
      </w:r>
      <w:r w:rsidR="00B03CEC">
        <w:rPr>
          <w:rFonts w:hAnsi="Times New Roman" w:ascii="Times New Roman"/>
          <w:szCs w:val="24"/>
          <w:lang w:val="hr-HR"/>
        </w:rPr>
        <w:t>8</w:t>
      </w:r>
      <w:r w:rsidR="00D43D80" w:rsidRPr="003F239F">
        <w:rPr>
          <w:rFonts w:hAnsi="Times New Roman" w:ascii="Times New Roman"/>
          <w:szCs w:val="24"/>
          <w:lang w:val="hr-HR"/>
        </w:rPr>
        <w:t>.</w:t>
      </w: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F239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 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 </w:t>
      </w:r>
      <w:r w:rsidRPr="003F239F">
        <w:rPr>
          <w:rFonts w:hAnsi="Times New Roman" w:ascii="Times New Roman"/>
          <w:szCs w:val="24"/>
          <w:lang w:val="hr-HR"/>
        </w:rPr>
        <w:t xml:space="preserve">  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     </w:t>
      </w:r>
      <w:r w:rsidRPr="003F239F">
        <w:rPr>
          <w:rFonts w:hAnsi="Times New Roman" w:ascii="Times New Roman"/>
          <w:szCs w:val="24"/>
          <w:lang w:val="hr-HR"/>
        </w:rPr>
        <w:t xml:space="preserve">  S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U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</w:t>
      </w:r>
      <w:r w:rsidRPr="003F239F">
        <w:rPr>
          <w:rFonts w:hAnsi="Times New Roman" w:ascii="Times New Roman"/>
          <w:szCs w:val="24"/>
          <w:lang w:val="hr-HR"/>
        </w:rPr>
        <w:t>D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A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F239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51ACC" w:rsidR="00D901D5" w:rsidRPr="003F239F">
      <w:pPr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JASENKA RUNDEK</w:t>
      </w:r>
      <w:r w:rsidR="00045280" w:rsidRPr="003F239F">
        <w:rPr>
          <w:rFonts w:hAnsi="Times New Roman" w:ascii="Times New Roman"/>
          <w:szCs w:val="24"/>
          <w:lang w:val="hr-HR"/>
        </w:rPr>
        <w:t>, v.r.</w:t>
      </w:r>
    </w:p>
    <w:p w:rsidRDefault="00D901D5" w:rsidP="009D1475" w:rsidR="00D901D5" w:rsidRPr="003F239F">
      <w:pPr>
        <w:jc w:val="right"/>
        <w:rPr>
          <w:rFonts w:hAnsi="Times New Roman" w:ascii="Times New Roman"/>
          <w:szCs w:val="24"/>
          <w:lang w:val="hr-HR"/>
        </w:rPr>
      </w:pPr>
    </w:p>
    <w:p w:rsidRDefault="003702DE" w:rsidP="00D44D4F" w:rsidR="003702DE" w:rsidRPr="003F239F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F239F">
      <w:pPr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3F239F">
      <w:pPr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045280" w:rsidRPr="003F239F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3F239F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3F239F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045280" w:rsidR="00045280" w:rsidRPr="003F239F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045280" w:rsidP="0086691F" w:rsidR="00045280" w:rsidRPr="003F239F">
      <w:pPr>
        <w:rPr>
          <w:rFonts w:hAnsi="Times New Roman" w:ascii="Times New Roman"/>
          <w:szCs w:val="24"/>
          <w:lang w:val="hr-HR"/>
        </w:rPr>
      </w:pPr>
    </w:p>
    <w:p w:rsidRDefault="00AB7883" w:rsidR="00AB7883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F239F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F239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C7F2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9319EB">
      <w:rPr>
        <w:rFonts w:hAnsi="Times New Roman" w:ascii="Times New Roman"/>
        <w:lang w:val="hr-HR"/>
      </w:rPr>
      <w:t>902</w:t>
    </w:r>
    <w:r w:rsidR="00B03CEC">
      <w:rPr>
        <w:rFonts w:hAnsi="Times New Roman" w:ascii="Times New Roman"/>
        <w:lang w:val="hr-HR"/>
      </w:rPr>
      <w:t>/2018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170F2E"/>
    <w:multiLevelType w:val="hybridMultilevel"/>
    <w:tmpl w:val="EA0C5CC0"/>
    <w:lvl w:tplc="D958B1BC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881"/>
    <w:rsid w:val="00024CD4"/>
    <w:rsid w:val="00033705"/>
    <w:rsid w:val="000414E1"/>
    <w:rsid w:val="000441E3"/>
    <w:rsid w:val="00045280"/>
    <w:rsid w:val="00056A39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82F50"/>
    <w:rsid w:val="00185BD6"/>
    <w:rsid w:val="001972D8"/>
    <w:rsid w:val="001B1F24"/>
    <w:rsid w:val="001D2CE7"/>
    <w:rsid w:val="001F50B0"/>
    <w:rsid w:val="001F56DF"/>
    <w:rsid w:val="001F70AD"/>
    <w:rsid w:val="00202A81"/>
    <w:rsid w:val="002048E4"/>
    <w:rsid w:val="002053A9"/>
    <w:rsid w:val="00230CD2"/>
    <w:rsid w:val="00242DB2"/>
    <w:rsid w:val="00251F3D"/>
    <w:rsid w:val="00253665"/>
    <w:rsid w:val="00264B78"/>
    <w:rsid w:val="00280997"/>
    <w:rsid w:val="002D435A"/>
    <w:rsid w:val="002F664E"/>
    <w:rsid w:val="002F757A"/>
    <w:rsid w:val="00300E1D"/>
    <w:rsid w:val="003011F5"/>
    <w:rsid w:val="00301F4E"/>
    <w:rsid w:val="003022ED"/>
    <w:rsid w:val="003111C6"/>
    <w:rsid w:val="00312A6F"/>
    <w:rsid w:val="00317809"/>
    <w:rsid w:val="00322751"/>
    <w:rsid w:val="00324D1F"/>
    <w:rsid w:val="003311AC"/>
    <w:rsid w:val="00341D49"/>
    <w:rsid w:val="003528A2"/>
    <w:rsid w:val="003560C6"/>
    <w:rsid w:val="003702DE"/>
    <w:rsid w:val="00376292"/>
    <w:rsid w:val="00395DDE"/>
    <w:rsid w:val="003A2F51"/>
    <w:rsid w:val="003A3453"/>
    <w:rsid w:val="003A3A19"/>
    <w:rsid w:val="003C1D20"/>
    <w:rsid w:val="003D072D"/>
    <w:rsid w:val="003F239F"/>
    <w:rsid w:val="004117F3"/>
    <w:rsid w:val="00411F66"/>
    <w:rsid w:val="00414C65"/>
    <w:rsid w:val="0042162E"/>
    <w:rsid w:val="00432C1A"/>
    <w:rsid w:val="00443F27"/>
    <w:rsid w:val="00457A75"/>
    <w:rsid w:val="0046251F"/>
    <w:rsid w:val="004625F4"/>
    <w:rsid w:val="00465F8A"/>
    <w:rsid w:val="00470EEA"/>
    <w:rsid w:val="00485AF8"/>
    <w:rsid w:val="004B1173"/>
    <w:rsid w:val="004B183B"/>
    <w:rsid w:val="004B4FCA"/>
    <w:rsid w:val="004C1C6F"/>
    <w:rsid w:val="004D7A0A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5E1314"/>
    <w:rsid w:val="006356C5"/>
    <w:rsid w:val="00640AAE"/>
    <w:rsid w:val="00641F24"/>
    <w:rsid w:val="00651100"/>
    <w:rsid w:val="00661D14"/>
    <w:rsid w:val="006A502E"/>
    <w:rsid w:val="006B2463"/>
    <w:rsid w:val="006B7237"/>
    <w:rsid w:val="00704863"/>
    <w:rsid w:val="00717529"/>
    <w:rsid w:val="00722425"/>
    <w:rsid w:val="00741529"/>
    <w:rsid w:val="00763C98"/>
    <w:rsid w:val="00765136"/>
    <w:rsid w:val="00772C9B"/>
    <w:rsid w:val="007871FD"/>
    <w:rsid w:val="00787998"/>
    <w:rsid w:val="007A1C9C"/>
    <w:rsid w:val="007A29F9"/>
    <w:rsid w:val="007A64FF"/>
    <w:rsid w:val="007B4A81"/>
    <w:rsid w:val="007E1945"/>
    <w:rsid w:val="007E2C2F"/>
    <w:rsid w:val="007E30F1"/>
    <w:rsid w:val="007E7289"/>
    <w:rsid w:val="00800A08"/>
    <w:rsid w:val="008033B3"/>
    <w:rsid w:val="008302B0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E0707"/>
    <w:rsid w:val="008F7BC6"/>
    <w:rsid w:val="0091209B"/>
    <w:rsid w:val="009319E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C5767"/>
    <w:rsid w:val="009D1475"/>
    <w:rsid w:val="009E060B"/>
    <w:rsid w:val="009F701C"/>
    <w:rsid w:val="00A114DD"/>
    <w:rsid w:val="00A1616A"/>
    <w:rsid w:val="00A20BCE"/>
    <w:rsid w:val="00A3096F"/>
    <w:rsid w:val="00A46021"/>
    <w:rsid w:val="00A51892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3CEC"/>
    <w:rsid w:val="00B06CD0"/>
    <w:rsid w:val="00B22F83"/>
    <w:rsid w:val="00B32258"/>
    <w:rsid w:val="00B511EE"/>
    <w:rsid w:val="00B65023"/>
    <w:rsid w:val="00B660EB"/>
    <w:rsid w:val="00B77253"/>
    <w:rsid w:val="00B82861"/>
    <w:rsid w:val="00B839DF"/>
    <w:rsid w:val="00B9413D"/>
    <w:rsid w:val="00BC6AEA"/>
    <w:rsid w:val="00BD3562"/>
    <w:rsid w:val="00BE4A2E"/>
    <w:rsid w:val="00BF118D"/>
    <w:rsid w:val="00C06267"/>
    <w:rsid w:val="00C10474"/>
    <w:rsid w:val="00C16CF0"/>
    <w:rsid w:val="00C27A25"/>
    <w:rsid w:val="00C431B5"/>
    <w:rsid w:val="00C5529F"/>
    <w:rsid w:val="00C6041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02076"/>
    <w:rsid w:val="00D16318"/>
    <w:rsid w:val="00D43D80"/>
    <w:rsid w:val="00D44D4F"/>
    <w:rsid w:val="00D50967"/>
    <w:rsid w:val="00D50EB4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0F89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47558"/>
    <w:rsid w:val="00F52AE4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C4AC7"/>
    <w:rsid w:val="00FC7F22"/>
    <w:rsid w:val="00FD1901"/>
    <w:rsid w:val="00FD2BCA"/>
    <w:rsid w:val="00FF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69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7F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7F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7F2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7F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7F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7F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7F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7F2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7F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7F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St-902/2018</izvorni_sadrzaj>
    <derivirana_varijabla naziv="DomainObject.Predmet.OznakaBroj_1">St-902/2018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KAMELIA UGOSTITELJSTVO d.o.o. zastupanog po punomoćniku Kamilo Marelja</izvorni_sadrzaj>
    <derivirana_varijabla naziv="DomainObject.Predmet.ProtustrankaFormated_1">  KAMELIA UGOSTITELJSTVO d.o.o. zastupanog po punomoćniku Kamilo Marelja</derivirana_varijabla>
  </DomainObject.Predmet.ProtustrankaFormated>
  <DomainObject.Predmet.ProtustrankaFormatedOIB>
    <izvorni_sadrzaj>  KAMELIA UGOSTITELJSTVO d.o.o., OIB 60335782900 zastupanog po punomoćniku Kamilo Marelja</izvorni_sadrzaj>
    <derivirana_varijabla naziv="DomainObject.Predmet.ProtustrankaFormatedOIB_1">  KAMELIA UGOSTITELJSTVO d.o.o., OIB 60335782900 zastupanog po punomoćniku Kamilo Marelja</derivirana_varijabla>
  </DomainObject.Predmet.ProtustrankaFormatedOIB>
  <DomainObject.Predmet.ProtustrankaFormatedWithAdress>
    <izvorni_sadrzaj> KAMELIA UGOSTITELJSTVO d.o.o., Zelinska 7, 10000 Zagreb zastupanog po punomoćniku Kamilo Marelja</izvorni_sadrzaj>
    <derivirana_varijabla naziv="DomainObject.Predmet.ProtustrankaFormatedWithAdress_1"> KAMELIA UGOSTITELJSTVO d.o.o., Zelinska 7, 10000 Zagreb zastupanog po punomoćniku Kamilo Marelja</derivirana_varijabla>
  </DomainObject.Predmet.ProtustrankaFormatedWithAdress>
  <DomainObject.Predmet.ProtustrankaFormatedWithAdressOIB>
    <izvorni_sadrzaj> KAMELIA UGOSTITELJSTVO d.o.o., OIB 60335782900, Zelinska 7, 10000 Zagreb zastupanog po punomoćniku Kamilo Marelja</izvorni_sadrzaj>
    <derivirana_varijabla naziv="DomainObject.Predmet.ProtustrankaFormatedWithAdressOIB_1"> KAMELIA UGOSTITELJSTVO d.o.o., OIB 60335782900, Zelinska 7, 10000 Zagreb zastupanog po punomoćniku Kamilo Marelja</derivirana_varijabla>
  </DomainObject.Predmet.ProtustrankaFormatedWithAdressOIB>
  <DomainObject.Predmet.ProtustrankaWithAdress>
    <izvorni_sadrzaj>KAMELIA UGOSTITELJSTVO d.o.o. Zelinska 7, 10000 Zagreb</izvorni_sadrzaj>
    <derivirana_varijabla naziv="DomainObject.Predmet.ProtustrankaWithAdress_1">KAMELIA UGOSTITELJSTVO d.o.o. Zelinska 7, 10000 Zagreb</derivirana_varijabla>
  </DomainObject.Predmet.ProtustrankaWithAdress>
  <DomainObject.Predmet.ProtustrankaWithAdressOIB>
    <izvorni_sadrzaj>KAMELIA UGOSTITELJSTVO d.o.o., OIB 60335782900, Zelinska 7, 10000 Zagreb</izvorni_sadrzaj>
    <derivirana_varijabla naziv="DomainObject.Predmet.ProtustrankaWithAdressOIB_1">KAMELIA UGOSTITELJSTVO d.o.o., OIB 60335782900, Zelinska 7, 10000 Zagreb</derivirana_varijabla>
  </DomainObject.Predmet.ProtustrankaWithAdressOIB>
  <DomainObject.Predmet.ProtustrankaNazivFormated>
    <izvorni_sadrzaj>KAMELIA UGOSTITELJSTVO d.o.o.</izvorni_sadrzaj>
    <derivirana_varijabla naziv="DomainObject.Predmet.ProtustrankaNazivFormated_1">KAMELIA UGOSTITELJSTVO d.o.o.</derivirana_varijabla>
  </DomainObject.Predmet.ProtustrankaNazivFormated>
  <DomainObject.Predmet.ProtustrankaNazivFormatedOIB>
    <izvorni_sadrzaj>KAMELIA UGOSTITELJSTVO d.o.o., OIB 60335782900</izvorni_sadrzaj>
    <derivirana_varijabla naziv="DomainObject.Predmet.ProtustrankaNazivFormatedOIB_1">KAMELIA UGOSTITELJSTVO d.o.o., OIB 60335782900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KAMELIA UGOSTITELJSTVO d.o.o. zastupanog po punomoćniku Kamilo Marelja</item>
    </izvorni_sadrzaj>
    <derivirana_varijabla naziv="DomainObject.Predmet.ProtuStrankaListFormated_1">
      <item>KAMELIA UGOSTITELJSTVO d.o.o. zastupanog po punomoćniku Kamilo Marelja</item>
    </derivirana_varijabla>
  </DomainObject.Predmet.ProtuStrankaListFormated>
  <DomainObject.Predmet.ProtuStrankaListFormatedOIB>
    <izvorni_sadrzaj>
      <item>KAMELIA UGOSTITELJSTVO d.o.o., OIB 60335782900 zastupanog po punomoćniku Kamilo Marelja</item>
    </izvorni_sadrzaj>
    <derivirana_varijabla naziv="DomainObject.Predmet.ProtuStrankaListFormatedOIB_1">
      <item>KAMELIA UGOSTITELJSTVO d.o.o., OIB 60335782900 zastupanog po punomoćniku Kamilo Marelja</item>
    </derivirana_varijabla>
  </DomainObject.Predmet.ProtuStrankaListFormatedOIB>
  <DomainObject.Predmet.ProtuStrankaListFormatedWithAdress>
    <izvorni_sadrzaj>
      <item>KAMELIA UGOSTITELJSTVO d.o.o., Zelinska 7, 10000 Zagreb zastupanog po punomoćniku Kamilo Marelja</item>
    </izvorni_sadrzaj>
    <derivirana_varijabla naziv="DomainObject.Predmet.ProtuStrankaListFormatedWithAdress_1">
      <item>KAMELIA UGOSTITELJSTVO d.o.o., Zelinska 7, 10000 Zagreb zastupanog po punomoćniku Kamilo Marelja</item>
    </derivirana_varijabla>
  </DomainObject.Predmet.ProtuStrankaListFormatedWithAdress>
  <DomainObject.Predmet.ProtuStrankaListFormatedWithAdressOIB>
    <izvorni_sadrzaj>
      <item>KAMELIA UGOSTITELJSTVO d.o.o., OIB 60335782900, Zelinska 7, 10000 Zagreb zastupanog po punomoćniku Kamilo Marelja</item>
    </izvorni_sadrzaj>
    <derivirana_varijabla naziv="DomainObject.Predmet.ProtuStrankaListFormatedWithAdressOIB_1">
      <item>KAMELIA UGOSTITELJSTVO d.o.o., OIB 60335782900, Zelinska 7, 10000 Zagreb zastupanog po punomoćniku Kamilo Marelja</item>
    </derivirana_varijabla>
  </DomainObject.Predmet.ProtuStrankaListFormatedWithAdressOIB>
  <DomainObject.Predmet.ProtuStrankaListNazivFormated>
    <izvorni_sadrzaj>
      <item>KAMELIA UGOSTITELJSTVO d.o.o.</item>
    </izvorni_sadrzaj>
    <derivirana_varijabla naziv="DomainObject.Predmet.ProtuStrankaListNazivFormated_1">
      <item>KAMELIA UGOSTITELJSTVO d.o.o.</item>
    </derivirana_varijabla>
  </DomainObject.Predmet.ProtuStrankaListNazivFormated>
  <DomainObject.Predmet.ProtuStrankaListNazivFormatedOIB>
    <izvorni_sadrzaj>
      <item>KAMELIA UGOSTITELJSTVO d.o.o., OIB 60335782900</item>
    </izvorni_sadrzaj>
    <derivirana_varijabla naziv="DomainObject.Predmet.ProtuStrankaListNazivFormatedOIB_1">
      <item>KAMELIA UGOSTITELJSTVO d.o.o., OIB 60335782900</item>
    </derivirana_varijabla>
  </DomainObject.Predmet.ProtuStrankaListNazivFormatedOIB>
  <DomainObject.Predmet.OstaliListFormated>
    <izvorni_sadrzaj>
      <item>Kamilo Marelja punomoćnik sudionika u postupku KAMELIA UGOSTITELJSTVO d.o.o.</item>
    </izvorni_sadrzaj>
    <derivirana_varijabla naziv="DomainObject.Predmet.OstaliListFormated_1">
      <item>Kamilo Marelja punomoćnik sudionika u postupku KAMELIA UGOSTITELJSTVO d.o.o.</item>
    </derivirana_varijabla>
  </DomainObject.Predmet.OstaliListFormated>
  <DomainObject.Predmet.OstaliListFormatedOIB>
    <izvorni_sadrzaj>
      <item>Kamilo Marelja, OIB 02934966092 punomoćnik sudionika u postupku KAMELIA UGOSTITELJSTVO d.o.o.</item>
    </izvorni_sadrzaj>
    <derivirana_varijabla naziv="DomainObject.Predmet.OstaliListFormatedOIB_1">
      <item>Kamilo Marelja, OIB 02934966092 punomoćnik sudionika u postupku KAMELIA UGOSTITELJSTVO d.o.o.</item>
    </derivirana_varijabla>
  </DomainObject.Predmet.OstaliListFormatedOIB>
  <DomainObject.Predmet.OstaliListFormatedWithAdress>
    <izvorni_sadrzaj>
      <item>Kamilo Marelja, Horvatova Ulica 80, 10410 Velika Gorica punomoćnik sudionika u postupku KAMELIA UGOSTITELJSTVO d.o.o.</item>
    </izvorni_sadrzaj>
    <derivirana_varijabla naziv="DomainObject.Predmet.OstaliListFormatedWithAdress_1">
      <item>Kamilo Marelja, Horvatova Ulica 80, 10410 Velika Gorica punomoćnik sudionika u postupku KAMELIA UGOSTITELJSTVO d.o.o.</item>
    </derivirana_varijabla>
  </DomainObject.Predmet.OstaliListFormatedWithAdress>
  <DomainObject.Predmet.OstaliListFormatedWithAdressOIB>
    <izvorni_sadrzaj>
      <item>Kamilo Marelja, OIB 02934966092, Horvatova Ulica 80, 10410 Velika Gorica punomoćnik sudionika u postupku KAMELIA UGOSTITELJSTVO d.o.o.</item>
    </izvorni_sadrzaj>
    <derivirana_varijabla naziv="DomainObject.Predmet.OstaliListFormatedWithAdressOIB_1">
      <item>Kamilo Marelja, OIB 02934966092, Horvatova Ulica 80, 10410 Velika Gorica punomoćnik sudionika u postupku KAMELIA UGOSTITELJSTVO d.o.o.</item>
    </derivirana_varijabla>
  </DomainObject.Predmet.OstaliListFormatedWithAdressOIB>
  <DomainObject.Predmet.OstaliListNazivFormated>
    <izvorni_sadrzaj>
      <item>Kamilo Marelja</item>
    </izvorni_sadrzaj>
    <derivirana_varijabla naziv="DomainObject.Predmet.OstaliListNazivFormated_1">
      <item>Kamilo Marelja</item>
    </derivirana_varijabla>
  </DomainObject.Predmet.OstaliListNazivFormated>
  <DomainObject.Predmet.OstaliListNazivFormatedOIB>
    <izvorni_sadrzaj>
      <item>Kamilo Marelja, OIB 02934966092</item>
    </izvorni_sadrzaj>
    <derivirana_varijabla naziv="DomainObject.Predmet.OstaliListNazivFormatedOIB_1">
      <item>Kamilo Marelja, OIB 02934966092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KAMELIA UGOSTITELJSTVO d.o.o.</izvorni_sadrzaj>
    <derivirana_varijabla naziv="DomainObject.Predmet.ProtustrankaIDrugi_1">KAMELIA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KAMELIA UGOSTITELJSTVO d.o.o., OIB 60335782900, Zelinska 7, 10000 Zagreb</izvorni_sadrzaj>
    <derivirana_varijabla naziv="DomainObject.Predmet.ProtustrankaIDrugiAdressOIB_1">KAMELIA UGOSTITELJSTVO d.o.o., OIB 60335782900, Zelinska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KAMELIA UGOSTITELJSTVO d.o.o.</item>
      <item>FINA Regionalni centar Zagreb</item>
      <item>Kamilo Marelja</item>
    </izvorni_sadrzaj>
    <derivirana_varijabla naziv="DomainObject.Predmet.SudioniciListNaziv_1">
      <item>KAMELIA UGOSTITELJSTVO d.o.o.</item>
      <item>FINA Regionalni centar Zagreb</item>
      <item>Kamilo Marelja</item>
    </derivirana_varijabla>
  </DomainObject.Predmet.SudioniciListNaziv>
  <DomainObject.Predmet.SudioniciListAdressOIB>
    <izvorni_sadrzaj>
      <item>KAMELIA UGOSTITELJSTVO d.o.o., OIB 60335782900, Zelinska 7,10000 Zagreb</item>
      <item>FINA Regionalni centar Zagreb, OIB 85821130368, Trg svibanjskih žrtava 1995. 1,10000 Zagreb</item>
      <item>Kamilo Marelja, OIB 02934966092, Horvatova Ulica 80,10410 Velika Gorica</item>
    </izvorni_sadrzaj>
    <derivirana_varijabla naziv="DomainObject.Predmet.SudioniciListAdressOIB_1">
      <item>KAMELIA UGOSTITELJSTVO d.o.o., OIB 60335782900, Zelinska 7,10000 Zagreb</item>
      <item>FINA Regionalni centar Zagreb, OIB 85821130368, Trg svibanjskih žrtava 1995. 1,10000 Zagreb</item>
      <item>Kamilo Marelja, OIB 02934966092, Horvatova Ulica 80,10410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60335782900</item>
      <item>, OIB 85821130368</item>
      <item>, OIB 02934966092</item>
    </izvorni_sadrzaj>
    <derivirana_varijabla naziv="DomainObject.Predmet.SudioniciListNazivOIB_1">
      <item>, OIB 60335782900</item>
      <item>, OIB 85821130368</item>
      <item>, OIB 02934966092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2FE9E7-7FCE-4F33-9336-3F552A2927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438</properties:Words>
  <properties:Characters>2251</properties:Characters>
  <properties:Lines>74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2018-05-17T07:30:00Z</dcterms:created>
  <dc:creator>Sudsko vijeæe</dc:creator>
  <cp:lastModifiedBy>Katarina Babić</cp:lastModifiedBy>
  <cp:lastPrinted>2018-06-04T07:05:00Z</cp:lastPrinted>
  <dcterms:modified xmlns:xsi="http://www.w3.org/2001/XMLSchema-instance" xsi:type="dcterms:W3CDTF">2018-06-04T07:05:00Z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Zaključak-poziv upravi (902-18 ZAKLJUČAK-poziv upravi.docx)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