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1578" w14:paraId="a04157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3669A" w:rsidP="00EC0A79" w:rsidR="0053669A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ROKICA FERARA</w:t>
      </w:r>
    </w:p>
    <w:p w:rsidRDefault="009A588A" w:rsidP="00EC0A79" w:rsidR="00AC7A86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Glavičine 2</w:t>
      </w:r>
    </w:p>
    <w:p w:rsidRDefault="0053669A" w:rsidP="00EC0A79" w:rsidR="0053669A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Tribunj</w:t>
      </w:r>
    </w:p>
    <w:p w:rsidRDefault="0053669A" w:rsidP="00EC0A79" w:rsidR="0053669A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C0A79">
        <w:t>58</w:t>
      </w:r>
      <w:r w:rsidR="0053669A">
        <w:t>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A588A">
        <w:t>TRIBUNJSKA MASLINA j.d.o.o., Tribunj, Glavičine 2,</w:t>
      </w:r>
      <w:r w:rsidR="009A588A" w:rsidRPr="007A679F">
        <w:t xml:space="preserve"> OIB: </w:t>
      </w:r>
      <w:r w:rsidR="009A588A">
        <w:t>94518885463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53669A">
        <w:t>25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53669A">
        <w:t>27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8043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St-58</w:t>
    </w:r>
    <w:r w:rsidR="009A588A">
      <w:t>2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3669A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A588A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24D7E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4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7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7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7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4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7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7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7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TRIBUNJSKA MASLINA j.d.o.o. za trgovinu, proizvodnju i usluge</izvorni_sadrzaj>
    <derivirana_varijabla naziv="DomainObject.Predmet.ProtustrankaFormated_1">  TRIBUNJSKA MASLINA j.d.o.o. za trgovinu, proizvodnju i usluge</derivirana_varijabla>
  </DomainObject.Predmet.ProtustrankaFormated>
  <DomainObject.Predmet.ProtustrankaFormatedOIB>
    <izvorni_sadrzaj>  TRIBUNJSKA MASLINA j.d.o.o. za trgovinu, proizvodnju i usluge, OIB 94518885463</izvorni_sadrzaj>
    <derivirana_varijabla naziv="DomainObject.Predmet.ProtustrankaFormatedOIB_1">  TRIBUNJSKA MASLINA j.d.o.o. za trgovinu, proizvodnju i usluge, OIB 94518885463</derivirana_varijabla>
  </DomainObject.Predmet.ProtustrankaFormatedOIB>
  <DomainObject.Predmet.ProtustrankaFormatedWithAdress>
    <izvorni_sadrzaj> TRIBUNJSKA MASLINA j.d.o.o. za trgovinu, proizvodnju i usluge, Glavičine 2, 22211 Tribunj</izvorni_sadrzaj>
    <derivirana_varijabla naziv="DomainObject.Predmet.ProtustrankaFormatedWithAdress_1"> TRIBUNJSKA MASLINA j.d.o.o. za trgovinu, proizvodnju i usluge, Glavičine 2, 22211 Tribunj</derivirana_varijabla>
  </DomainObject.Predmet.ProtustrankaFormatedWithAdress>
  <DomainObject.Predmet.ProtustrankaFormatedWithAdressOIB>
    <izvorni_sadrzaj> TRIBUNJSKA MASLINA j.d.o.o. za trgovinu, proizvodnju i usluge, OIB 94518885463, Glavičine 2, 22211 Tribunj</izvorni_sadrzaj>
    <derivirana_varijabla naziv="DomainObject.Predmet.ProtustrankaFormatedWithAdressOIB_1"> TRIBUNJSKA MASLINA j.d.o.o. za trgovinu, proizvodnju i usluge, OIB 94518885463, Glavičine 2, 22211 Tribunj</derivirana_varijabla>
  </DomainObject.Predmet.ProtustrankaFormatedWithAdressOIB>
  <DomainObject.Predmet.ProtustrankaWithAdress>
    <izvorni_sadrzaj>TRIBUNJSKA MASLINA j.d.o.o. za trgovinu, proizvodnju i usluge Glavičine 2, 22211 Tribunj</izvorni_sadrzaj>
    <derivirana_varijabla naziv="DomainObject.Predmet.ProtustrankaWithAdress_1">TRIBUNJSKA MASLINA j.d.o.o. za trgovinu, proizvodnju i usluge Glavičine 2, 22211 Tribunj</derivirana_varijabla>
  </DomainObject.Predmet.ProtustrankaWithAdress>
  <DomainObject.Predmet.ProtustrankaWithAdressOIB>
    <izvorni_sadrzaj>TRIBUNJSKA MASLINA j.d.o.o. za trgovinu, proizvodnju i usluge, OIB 94518885463, Glavičine 2, 22211 Tribunj</izvorni_sadrzaj>
    <derivirana_varijabla naziv="DomainObject.Predmet.ProtustrankaWithAdressOIB_1">TRIBUNJSKA MASLINA j.d.o.o. za trgovinu, proizvodnju i usluge, OIB 94518885463, Glavičine 2, 22211 Tribunj</derivirana_varijabla>
  </DomainObject.Predmet.ProtustrankaWithAdressOIB>
  <DomainObject.Predmet.ProtustrankaNazivFormated>
    <izvorni_sadrzaj>TRIBUNJSKA MASLINA j.d.o.o. za trgovinu, proizvodnju i usluge</izvorni_sadrzaj>
    <derivirana_varijabla naziv="DomainObject.Predmet.ProtustrankaNazivFormated_1">TRIBUNJSKA MASLINA j.d.o.o. za trgovinu, proizvodnju i usluge</derivirana_varijabla>
  </DomainObject.Predmet.ProtustrankaNazivFormated>
  <DomainObject.Predmet.ProtustrankaNazivFormatedOIB>
    <izvorni_sadrzaj>TRIBUNJSKA MASLINA j.d.o.o. za trgovinu, proizvodnju i usluge, OIB 94518885463</izvorni_sadrzaj>
    <derivirana_varijabla naziv="DomainObject.Predmet.ProtustrankaNazivFormatedOIB_1">TRIBUNJSKA MASLINA j.d.o.o. za trgovinu, proizvodnju i usluge, OIB 94518885463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TRIBUNJSKA MASLINA j.d.o.o. za trgovinu, proizvodnju i usluge</item>
    </izvorni_sadrzaj>
    <derivirana_varijabla naziv="DomainObject.Predmet.ProtuStrankaListFormated_1">
      <item>TRIBUNJSKA MASLINA j.d.o.o. za trgovinu, proizvodnju i usluge</item>
    </derivirana_varijabla>
  </DomainObject.Predmet.ProtuStrankaListFormated>
  <DomainObject.Predmet.ProtuStrankaListFormatedOIB>
    <izvorni_sadrzaj>
      <item>TRIBUNJSKA MASLINA j.d.o.o. za trgovinu, proizvodnju i usluge, OIB 94518885463</item>
    </izvorni_sadrzaj>
    <derivirana_varijabla naziv="DomainObject.Predmet.ProtuStrankaListFormatedOIB_1">
      <item>TRIBUNJSKA MASLINA j.d.o.o. za trgovinu, proizvodnju i usluge, OIB 94518885463</item>
    </derivirana_varijabla>
  </DomainObject.Predmet.ProtuStrankaListFormatedOIB>
  <DomainObject.Predmet.ProtuStrankaListFormatedWithAdress>
    <izvorni_sadrzaj>
      <item>TRIBUNJSKA MASLINA j.d.o.o. za trgovinu, proizvodnju i usluge, Glavičine 2, 22211 Tribunj</item>
    </izvorni_sadrzaj>
    <derivirana_varijabla naziv="DomainObject.Predmet.ProtuStrankaListFormatedWithAdress_1">
      <item>TRIBUNJSKA MASLINA j.d.o.o. za trgovinu, proizvodnju i usluge, Glavičine 2, 22211 Tribunj</item>
    </derivirana_varijabla>
  </DomainObject.Predmet.ProtuStrankaListFormatedWithAdress>
  <DomainObject.Predmet.ProtuStrankaListFormatedWithAdressOIB>
    <izvorni_sadrzaj>
      <item>TRIBUNJSKA MASLINA j.d.o.o. za trgovinu, proizvodnju i usluge, OIB 94518885463, Glavičine 2, 22211 Tribunj</item>
    </izvorni_sadrzaj>
    <derivirana_varijabla naziv="DomainObject.Predmet.ProtuStrankaListFormatedWithAdressOIB_1">
      <item>TRIBUNJSKA MASLINA j.d.o.o. za trgovinu, proizvodnju i usluge, OIB 94518885463, Glavičine 2, 22211 Tribunj</item>
    </derivirana_varijabla>
  </DomainObject.Predmet.ProtuStrankaListFormatedWithAdressOIB>
  <DomainObject.Predmet.ProtuStrankaListNazivFormated>
    <izvorni_sadrzaj>
      <item>TRIBUNJSKA MASLINA j.d.o.o. za trgovinu, proizvodnju i usluge</item>
    </izvorni_sadrzaj>
    <derivirana_varijabla naziv="DomainObject.Predmet.ProtuStrankaListNazivFormated_1">
      <item>TRIBUNJSKA MASLINA j.d.o.o. za trgovinu, proizvodnju i usluge</item>
    </derivirana_varijabla>
  </DomainObject.Predmet.ProtuStrankaListNazivFormated>
  <DomainObject.Predmet.ProtuStrankaListNazivFormatedOIB>
    <izvorni_sadrzaj>
      <item>TRIBUNJSKA MASLINA j.d.o.o. za trgovinu, proizvodnju i usluge, OIB 94518885463</item>
    </izvorni_sadrzaj>
    <derivirana_varijabla naziv="DomainObject.Predmet.ProtuStrankaListNazivFormatedOIB_1">
      <item>TRIBUNJSKA MASLINA j.d.o.o. za trgovinu, proizvodnju i usluge, OIB 94518885463</item>
    </derivirana_varijabla>
  </DomainObject.Predmet.ProtuStrankaListNazivFormatedOIB>
  <DomainObject.Predmet.OstaliListFormated>
    <izvorni_sadrzaj>
      <item>Rokica Ferara</item>
    </izvorni_sadrzaj>
    <derivirana_varijabla naziv="DomainObject.Predmet.OstaliListFormated_1">
      <item>Rokica Ferara</item>
    </derivirana_varijabla>
  </DomainObject.Predmet.OstaliListFormated>
  <DomainObject.Predmet.OstaliListFormatedOIB>
    <izvorni_sadrzaj>
      <item>Rokica Ferara, OIB 91533497896</item>
    </izvorni_sadrzaj>
    <derivirana_varijabla naziv="DomainObject.Predmet.OstaliListFormatedOIB_1">
      <item>Rokica Ferara, OIB 91533497896</item>
    </derivirana_varijabla>
  </DomainObject.Predmet.OstaliListFormatedOIB>
  <DomainObject.Predmet.OstaliListFormatedWithAdress>
    <izvorni_sadrzaj>
      <item>Rokica Ferara, Glavičine 2, 22211 Tribunj</item>
    </izvorni_sadrzaj>
    <derivirana_varijabla naziv="DomainObject.Predmet.OstaliListFormatedWithAdress_1">
      <item>Rokica Ferara, Glavičine 2, 22211 Tribunj</item>
    </derivirana_varijabla>
  </DomainObject.Predmet.OstaliListFormatedWithAdress>
  <DomainObject.Predmet.OstaliListFormatedWithAdressOIB>
    <izvorni_sadrzaj>
      <item>Rokica Ferara, OIB 91533497896, Glavičine 2, 22211 Tribunj</item>
    </izvorni_sadrzaj>
    <derivirana_varijabla naziv="DomainObject.Predmet.OstaliListFormatedWithAdressOIB_1">
      <item>Rokica Ferara, OIB 91533497896, Glavičine 2, 22211 Tribunj</item>
    </derivirana_varijabla>
  </DomainObject.Predmet.OstaliListFormatedWithAdressOIB>
  <DomainObject.Predmet.OstaliListNazivFormated>
    <izvorni_sadrzaj>
      <item>Rokica Ferara</item>
    </izvorni_sadrzaj>
    <derivirana_varijabla naziv="DomainObject.Predmet.OstaliListNazivFormated_1">
      <item>Rokica Ferara</item>
    </derivirana_varijabla>
  </DomainObject.Predmet.OstaliListNazivFormated>
  <DomainObject.Predmet.OstaliListNazivFormatedOIB>
    <izvorni_sadrzaj>
      <item>Rokica Ferara, OIB 91533497896</item>
    </izvorni_sadrzaj>
    <derivirana_varijabla naziv="DomainObject.Predmet.OstaliListNazivFormatedOIB_1">
      <item>Rokica Ferara, OIB 91533497896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TRIBUNJSKA MASLINA j.d.o.o. za trgovinu, proizvodnju i usluge</izvorni_sadrzaj>
    <derivirana_varijabla naziv="DomainObject.Predmet.ProtustrankaIDrugi_1">TRIBUNJSKA MASLINA j.d.o.o. za trgovinu, proizvodnju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TRIBUNJSKA MASLINA j.d.o.o. za trgovinu, proizvodnju i usluge, OIB 94518885463, Glavičine 2, 22211 Tribunj</izvorni_sadrzaj>
    <derivirana_varijabla naziv="DomainObject.Predmet.ProtustrankaIDrugiAdressOIB_1">TRIBUNJSKA MASLINA j.d.o.o. za trgovinu, proizvodnju i usluge, OIB 94518885463,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TRIBUNJSKA MASLINA j.d.o.o. za trgovinu, proizvodnju i usluge</item>
      <item>Rokica Ferara</item>
    </izvorni_sadrzaj>
    <derivirana_varijabla naziv="DomainObject.Predmet.SudioniciListNaziv_1">
      <item>Fina-Podružnica Šibenik</item>
      <item>TRIBUNJSKA MASLINA j.d.o.o. za trgovinu, proizvodnju i usluge</item>
      <item>Rokica Ferara</item>
    </derivirana_varijabla>
  </DomainObject.Predmet.SudioniciListNaziv>
  <DomainObject.Predmet.SudioniciListAdressOIB>
    <izvorni_sadrzaj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izvorni_sadrzaj>
    <derivirana_varijabla naziv="DomainObject.Predmet.SudioniciListAdressOIB_1"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94518885463</item>
      <item>, OIB 91533497896</item>
    </izvorni_sadrzaj>
    <derivirana_varijabla naziv="DomainObject.Predmet.SudioniciListNazivOIB_1">
      <item>, OIB 85821130368</item>
      <item>, OIB 94518885463</item>
      <item>, OIB 91533497896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06D41-3212-4922-B255-D2F4F675B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948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2016-04-25T08:27:00Z</dcterms:created>
  <dc:creator>Ardena Bajlo</dc:creator>
  <cp:lastModifiedBy>wsadmin</cp:lastModifiedBy>
  <cp:lastPrinted>2016-04-25T08:23:00Z</cp:lastPrinted>
  <dcterms:modified xmlns:xsi="http://www.w3.org/2001/XMLSchema-instance" xsi:type="dcterms:W3CDTF">2016-04-25T09:14:00Z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