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6586" w14:paraId="ca56586" w:rsidRDefault="007F63EE" w:rsidP="007F63EE" w:rsidR="007F63EE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63EE" w:rsidP="007F63EE" w:rsidR="007F63EE">
      <w:pPr>
        <w:spacing w:after="0"/>
      </w:pPr>
      <w:r>
        <w:t xml:space="preserve">         REPUBLIKA HRVATSKA</w:t>
      </w:r>
    </w:p>
    <w:p w:rsidRDefault="007F63EE" w:rsidP="007F63EE" w:rsidR="007F63EE">
      <w:pPr>
        <w:spacing w:after="0"/>
      </w:pPr>
      <w:r>
        <w:t xml:space="preserve"> TRGOVAČKI SUD U VARAŽDINU</w:t>
      </w:r>
    </w:p>
    <w:p w:rsidRDefault="007F63EE" w:rsidP="007F63EE" w:rsidR="007F63EE">
      <w:pPr>
        <w:spacing w:after="0"/>
      </w:pPr>
      <w:r>
        <w:t xml:space="preserve">                   Braće Radića 2</w:t>
      </w:r>
    </w:p>
    <w:p w:rsidRDefault="007F63EE" w:rsidP="007F63EE" w:rsidR="007F63EE">
      <w:pPr>
        <w:spacing w:after="0"/>
        <w:jc w:val="center"/>
      </w:pPr>
    </w:p>
    <w:p w:rsidRDefault="007F63EE" w:rsidP="007F63EE" w:rsidR="007F63EE">
      <w:pPr>
        <w:spacing w:after="0"/>
        <w:jc w:val="center"/>
      </w:pPr>
    </w:p>
    <w:p w:rsidRDefault="007F63EE" w:rsidP="007F63EE" w:rsidR="007F63EE">
      <w:pPr>
        <w:spacing w:after="0"/>
        <w:jc w:val="center"/>
      </w:pPr>
    </w:p>
    <w:p w:rsidRDefault="007F63EE" w:rsidP="007F63EE" w:rsidR="007F63EE">
      <w:pPr>
        <w:spacing w:after="0"/>
      </w:pPr>
      <w:r>
        <w:t xml:space="preserve">                                        U  I M E  R E P U B L I K E  H R V A T S K E</w:t>
      </w:r>
    </w:p>
    <w:p w:rsidRDefault="007F63EE" w:rsidP="007F63EE" w:rsidR="007F63EE">
      <w:pPr>
        <w:spacing w:after="0"/>
      </w:pPr>
    </w:p>
    <w:p w:rsidRDefault="007F63EE" w:rsidP="007F63EE" w:rsidR="007F63EE">
      <w:pPr>
        <w:spacing w:after="0"/>
        <w:jc w:val="center"/>
      </w:pPr>
      <w:r>
        <w:t>R J E Š E NJ E</w:t>
      </w:r>
    </w:p>
    <w:p w:rsidRDefault="007F63EE" w:rsidP="007F63EE" w:rsidR="007F63EE">
      <w:pPr>
        <w:spacing w:after="0"/>
      </w:pPr>
    </w:p>
    <w:p w:rsidRDefault="007F63EE" w:rsidP="007F63EE" w:rsidR="007F63EE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SOLAR ENERGIJA d.o.o. Čakovec, Stjepana Radića 1/A, OIB: 34911484821, dana 6. lipnja 2016., </w:t>
      </w:r>
    </w:p>
    <w:p w:rsidRDefault="007F63EE" w:rsidP="007F63EE" w:rsidR="007F63EE">
      <w:pPr>
        <w:spacing w:after="0"/>
        <w:jc w:val="center"/>
      </w:pPr>
    </w:p>
    <w:p w:rsidRDefault="007F63EE" w:rsidP="007F63EE" w:rsidR="007F63EE">
      <w:pPr>
        <w:spacing w:after="0"/>
        <w:jc w:val="center"/>
      </w:pPr>
      <w:r>
        <w:t>r i j e š i o  j e</w:t>
      </w:r>
    </w:p>
    <w:p w:rsidRDefault="007F63EE" w:rsidP="007F63EE" w:rsidR="007F63EE">
      <w:pPr>
        <w:spacing w:after="0"/>
      </w:pPr>
    </w:p>
    <w:p w:rsidRDefault="007F63EE" w:rsidP="007F63EE" w:rsidR="007F63EE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SOLAR ENERGIJA d.o.o. Čakovec, Stjepana Radića 1/A, OIB: 34911484821, s danom 6. lipnja 2016. u 12,15 sati.</w:t>
      </w:r>
    </w:p>
    <w:p w:rsidRDefault="007F63EE" w:rsidP="007F63EE" w:rsidR="007F63EE">
      <w:pPr>
        <w:spacing w:after="0"/>
        <w:ind w:hanging="705" w:left="1413"/>
        <w:jc w:val="both"/>
      </w:pPr>
    </w:p>
    <w:p w:rsidRDefault="007F63EE" w:rsidP="007F63EE" w:rsidR="007F63EE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Ivana Brebrić iz Zagreba, </w:t>
      </w:r>
      <w:proofErr w:type="spellStart"/>
      <w:r>
        <w:t>Palinovečka</w:t>
      </w:r>
      <w:proofErr w:type="spellEnd"/>
      <w:r>
        <w:t xml:space="preserve"> 19P.</w:t>
      </w:r>
    </w:p>
    <w:p w:rsidRDefault="007F63EE" w:rsidP="007F63EE" w:rsidR="007F63EE">
      <w:pPr>
        <w:spacing w:after="0"/>
        <w:ind w:hanging="705" w:left="1413"/>
        <w:jc w:val="both"/>
      </w:pPr>
    </w:p>
    <w:p w:rsidRDefault="007F63EE" w:rsidP="007F63EE" w:rsidR="007F63EE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SOLAR ENERGIJA d.o.o. Čakovec, Stjepana Radića 1/A, OIB: 34911484821.</w:t>
      </w:r>
    </w:p>
    <w:p w:rsidRDefault="007F63EE" w:rsidP="007F63EE" w:rsidR="007F63EE">
      <w:pPr>
        <w:spacing w:after="0"/>
        <w:ind w:hanging="705" w:left="1410"/>
        <w:jc w:val="both"/>
      </w:pPr>
    </w:p>
    <w:p w:rsidRDefault="007F63EE" w:rsidP="007F63EE" w:rsidR="007F63EE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7F63EE" w:rsidP="007F63EE" w:rsidR="007F63EE">
      <w:pPr>
        <w:spacing w:after="0"/>
        <w:jc w:val="both"/>
      </w:pPr>
    </w:p>
    <w:p w:rsidRDefault="007F63EE" w:rsidP="007F63EE" w:rsidR="007F63EE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SOLAR ENERGIJA d.o.o. Čakovec, Stjepana Radića 1/A, OIB: 34911484821, bit će brisan iz sudskog registra.</w:t>
      </w:r>
    </w:p>
    <w:p w:rsidRDefault="007F63EE" w:rsidP="007F63EE" w:rsidR="007F63EE">
      <w:pPr>
        <w:spacing w:after="0"/>
        <w:jc w:val="center"/>
      </w:pPr>
    </w:p>
    <w:p w:rsidRDefault="007F63EE" w:rsidP="007F63EE" w:rsidR="007F63EE">
      <w:pPr>
        <w:spacing w:after="0"/>
        <w:jc w:val="center"/>
      </w:pPr>
      <w:r>
        <w:t>Obrazloženje</w:t>
      </w:r>
    </w:p>
    <w:p w:rsidRDefault="007F63EE" w:rsidP="007F63EE" w:rsidR="007F63EE">
      <w:pPr>
        <w:spacing w:after="0"/>
      </w:pPr>
    </w:p>
    <w:p w:rsidRDefault="007F63EE" w:rsidP="007F63EE" w:rsidR="007F63EE">
      <w:pPr>
        <w:spacing w:after="0"/>
        <w:jc w:val="both"/>
      </w:pPr>
      <w:r>
        <w:tab/>
        <w:t xml:space="preserve">Predlagatelj Financijska agencija Regionalni centar Zagreb, Podružnica Varaždin je dana 25. siječnja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7F63EE" w:rsidP="007F63EE" w:rsidR="007F63EE">
      <w:pPr>
        <w:spacing w:after="0"/>
      </w:pPr>
    </w:p>
    <w:p w:rsidRDefault="007F63EE" w:rsidP="007F63EE" w:rsidR="007F63EE">
      <w:pPr>
        <w:spacing w:after="0"/>
      </w:pPr>
    </w:p>
    <w:p w:rsidRDefault="007F63EE" w:rsidP="007F63EE" w:rsidR="007F63EE">
      <w:pPr>
        <w:spacing w:after="0"/>
      </w:pPr>
    </w:p>
    <w:p w:rsidRDefault="007F63EE" w:rsidP="007F63EE" w:rsidR="007F63EE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7F63EE" w:rsidP="007F63EE" w:rsidR="007F63EE">
      <w:pPr>
        <w:spacing w:after="0"/>
      </w:pPr>
    </w:p>
    <w:p w:rsidRDefault="007F63EE" w:rsidP="007F63EE" w:rsidR="007F63EE">
      <w:pPr>
        <w:spacing w:after="0"/>
        <w:jc w:val="center"/>
      </w:pPr>
      <w:r>
        <w:t>U Varaždinu 6. lipnja 2016.</w:t>
      </w:r>
    </w:p>
    <w:p w:rsidRDefault="007F63EE" w:rsidP="007F63EE" w:rsidR="007F63EE">
      <w:pPr>
        <w:spacing w:after="0"/>
        <w:jc w:val="center"/>
      </w:pPr>
    </w:p>
    <w:p w:rsidRDefault="007F63EE" w:rsidP="007F63EE" w:rsidR="007F63EE">
      <w:pPr>
        <w:spacing w:after="0"/>
        <w:jc w:val="center"/>
      </w:pPr>
    </w:p>
    <w:p w:rsidRDefault="007F63EE" w:rsidP="007F63EE" w:rsidR="007F63E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7F63EE" w:rsidP="007F63EE" w:rsidR="007F63EE">
      <w:pPr>
        <w:spacing w:after="0"/>
      </w:pPr>
    </w:p>
    <w:p w:rsidRDefault="007F63EE" w:rsidP="007F63EE" w:rsidR="007F63E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7F63EE" w:rsidP="007F63EE" w:rsidR="007F63EE">
      <w:pPr>
        <w:spacing w:after="0"/>
      </w:pPr>
    </w:p>
    <w:p w:rsidRDefault="007F63EE" w:rsidP="007F63EE" w:rsidR="007F63E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F63EE" w:rsidP="007F63EE" w:rsidR="007F63E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F63EE" w:rsidP="007F63EE" w:rsidR="007F63EE">
      <w:pPr>
        <w:spacing w:after="0"/>
        <w:ind w:firstLine="708"/>
      </w:pPr>
      <w:r>
        <w:t>Uputa o pravnom lijeku:</w:t>
      </w:r>
    </w:p>
    <w:p w:rsidRDefault="007F63EE" w:rsidP="007F63EE" w:rsidR="007F63EE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7F63EE" w:rsidP="007F63EE" w:rsidR="007F63E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F63EE" w:rsidP="007F63EE" w:rsidR="007F63EE">
      <w:pPr>
        <w:spacing w:after="0"/>
      </w:pPr>
    </w:p>
    <w:p w:rsidRDefault="007F63EE" w:rsidP="007F63EE" w:rsidR="007F63EE">
      <w:pPr>
        <w:spacing w:after="0"/>
      </w:pPr>
    </w:p>
    <w:p w:rsidRDefault="007F63EE" w:rsidP="007F63EE" w:rsidR="007F63EE">
      <w:pPr>
        <w:spacing w:after="0"/>
      </w:pPr>
      <w:r>
        <w:t>DNA:</w:t>
      </w:r>
    </w:p>
    <w:p w:rsidRDefault="007F63EE" w:rsidP="007F63EE" w:rsidR="007F63E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7F63EE" w:rsidP="007F63EE" w:rsidR="007F63EE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7F63EE" w:rsidP="007F63EE" w:rsidR="007F63EE">
      <w:pPr>
        <w:numPr>
          <w:ilvl w:val="0"/>
          <w:numId w:val="47"/>
        </w:numPr>
        <w:spacing w:after="0"/>
      </w:pPr>
      <w:r>
        <w:t>Dužnik SOLAR ENERGIJA d.o.o. Čakovec, Stjepana Radića 1/A.</w:t>
      </w:r>
    </w:p>
    <w:p w:rsidRDefault="007F63EE" w:rsidP="007F63EE" w:rsidR="007F63EE">
      <w:pPr>
        <w:numPr>
          <w:ilvl w:val="0"/>
          <w:numId w:val="47"/>
        </w:numPr>
        <w:spacing w:after="0"/>
      </w:pPr>
      <w:r>
        <w:t xml:space="preserve">Osoba ovlaštena za zastupanje – Vladimir </w:t>
      </w:r>
      <w:proofErr w:type="spellStart"/>
      <w:r>
        <w:t>Krajcer</w:t>
      </w:r>
      <w:proofErr w:type="spellEnd"/>
      <w:r>
        <w:t xml:space="preserve">, Milanezi 1/B, Milanezi, 52 463 </w:t>
      </w:r>
      <w:proofErr w:type="spellStart"/>
      <w:r>
        <w:t>Višnjan</w:t>
      </w:r>
      <w:proofErr w:type="spellEnd"/>
      <w:r>
        <w:t>.</w:t>
      </w:r>
    </w:p>
    <w:p w:rsidRDefault="007F63EE" w:rsidP="007F63EE" w:rsidR="007F63EE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7F63EE" w:rsidP="007F63EE" w:rsidR="007F63EE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Čakovec.</w:t>
      </w:r>
    </w:p>
    <w:p w:rsidRDefault="007F63EE" w:rsidP="007F63EE" w:rsidR="007F63EE">
      <w:pPr>
        <w:numPr>
          <w:ilvl w:val="0"/>
          <w:numId w:val="47"/>
        </w:numPr>
        <w:spacing w:after="0"/>
      </w:pPr>
      <w:r>
        <w:t xml:space="preserve">Stečajni upravitelj- Ivana Brebrić iz Zagreba, </w:t>
      </w:r>
      <w:proofErr w:type="spellStart"/>
      <w:r>
        <w:t>Palinovečka</w:t>
      </w:r>
      <w:proofErr w:type="spellEnd"/>
      <w:r>
        <w:t xml:space="preserve"> 19P.</w:t>
      </w:r>
    </w:p>
    <w:p w:rsidRDefault="007F63EE" w:rsidP="007F63EE" w:rsidR="007F63EE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7F63EE" w:rsidR="00AE649C" w:rsidRPr="00B76F3C">
      <w:pPr>
        <w:pStyle w:val="SudSjedite"/>
      </w:pPr>
      <w:r>
        <w:tab/>
      </w:r>
    </w:p>
    <w:p w:rsidRDefault="00CB0EA4" w:rsidP="007F63EE" w:rsidR="00CB0EA4">
      <w:pPr>
        <w:pStyle w:val="Naslovdokumenta"/>
        <w:spacing w:after="0"/>
      </w:pPr>
    </w:p>
    <w:p w:rsidRDefault="0071688E" w:rsidP="007F63EE" w:rsidR="0071688E">
      <w:pPr>
        <w:pStyle w:val="Poetniodjeljak"/>
        <w:spacing w:after="0"/>
      </w:pPr>
    </w:p>
    <w:p w:rsidRDefault="00A21F0D" w:rsidP="007F63EE" w:rsidR="00A21F0D">
      <w:pPr>
        <w:pStyle w:val="NormaleSPIS"/>
        <w:spacing w:after="0"/>
        <w:rPr>
          <w:noProof/>
        </w:rPr>
      </w:pPr>
    </w:p>
    <w:p w:rsidRDefault="00DA0242" w:rsidP="007F63EE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3EE" w:rsidR="008333A9">
    <w:pPr>
      <w:pStyle w:val="Zaglavlje"/>
    </w:pPr>
    <w:r>
      <w:rPr>
        <w:rStyle w:val="PozadinaSvijetloCrvena"/>
        <w:shd w:fill="auto" w:color="auto" w:val="clear"/>
      </w:rPr>
      <w:t>Poslovni broj: 7 St-116/16-5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63EE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01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St-116/2016-5</izvorni_sadrzaj>
    <derivirana_varijabla naziv="DomainObject.Oznaka_1">St-116/2016-5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St-116/2016</izvorni_sadrzaj>
    <derivirana_varijabla naziv="DomainObject.Predmet.OznakaBroj_1">St-116/2016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 ENERGIJA društvo s ograničenom odgovornošću za proizvodnju električne energije i druge usluge</izvorni_sadrzaj>
    <derivirana_varijabla naziv="DomainObject.Predmet.ProtustrankaFormated_1">  SOLAR ENERGIJA društvo s ograničenom odgovornošću za proizvodnju električne energije i druge usluge</derivirana_varijabla>
  </DomainObject.Predmet.ProtustrankaFormated>
  <DomainObject.Predmet.ProtustrankaFormatedOIB>
    <izvorni_sadrzaj>  SOLAR ENERGIJA društvo s ograničenom odgovornošću za proizvodnju električne energije i druge usluge, OIB 34911484821</izvorni_sadrzaj>
    <derivirana_varijabla naziv="DomainObject.Predmet.ProtustrankaFormatedOIB_1">  SOLAR ENERGIJA društvo s ograničenom odgovornošću za proizvodnju električne energije i druge usluge, OIB 34911484821</derivirana_varijabla>
  </DomainObject.Predmet.ProtustrankaFormatedOIB>
  <DomainObject.Predmet.ProtustrankaFormatedWithAdress>
    <izvorni_sadrzaj> SOLAR ENERGIJA društvo s ograničenom odgovornošću za proizvodnju električne energije i druge usluge, Stjepana Radića 1/A, 40000 Čakovec</izvorni_sadrzaj>
    <derivirana_varijabla naziv="DomainObject.Predmet.ProtustrankaFormatedWithAdress_1"> SOLAR ENERGIJA društvo s ograničenom odgovornošću za proizvodnju električne energije i druge usluge, Stjepana Radića 1/A, 40000 Čakovec</derivirana_varijabla>
  </DomainObject.Predmet.ProtustrankaFormatedWithAdress>
  <DomainObject.Predmet.ProtustrankaFormatedWithAdressOIB>
    <izvorni_sadrzaj> SOLAR ENERGIJA društvo s ograničenom odgovornošću za proizvodnju električne energije i druge usluge, OIB 34911484821, Stjepana Radića 1/A, 40000 Čakovec</izvorni_sadrzaj>
    <derivirana_varijabla naziv="DomainObject.Predmet.ProtustrankaFormatedWithAdressOIB_1"> SOLAR ENERGIJA društvo s ograničenom odgovornošću za proizvodnju električne energije i druge usluge, OIB 34911484821, Stjepana Radića 1/A, 40000 Čakovec</derivirana_varijabla>
  </DomainObject.Predmet.ProtustrankaFormatedWithAdressOIB>
  <DomainObject.Predmet.ProtustrankaWithAdress>
    <izvorni_sadrzaj>SOLAR ENERGIJA društvo s ograničenom odgovornošću za proizvodnju električne energije i druge usluge Stjepana Radića 1/A, 40000 Čakovec</izvorni_sadrzaj>
    <derivirana_varijabla naziv="DomainObject.Predmet.ProtustrankaWithAdress_1">SOLAR ENERGIJA društvo s ograničenom odgovornošću za proizvodnju električne energije i druge usluge Stjepana Radića 1/A, 40000 Čakovec</derivirana_varijabla>
  </DomainObject.Predmet.ProtustrankaWithAdress>
  <DomainObject.Predmet.ProtustrankaWithAdressOIB>
    <izvorni_sadrzaj>SOLAR ENERGIJA društvo s ograničenom odgovornošću za proizvodnju električne energije i druge usluge, OIB 34911484821, Stjepana Radića 1/A, 40000 Čakovec</izvorni_sadrzaj>
    <derivirana_varijabla naziv="DomainObject.Predmet.ProtustrankaWithAdressOIB_1">SOLAR ENERGIJA društvo s ograničenom odgovornošću za proizvodnju električne energije i druge usluge, OIB 34911484821, Stjepana Radića 1/A, 40000 Čakovec</derivirana_varijabla>
  </DomainObject.Predmet.ProtustrankaWithAdressOIB>
  <DomainObject.Predmet.ProtustrankaNazivFormated>
    <izvorni_sadrzaj>SOLAR ENERGIJA društvo s ograničenom odgovornošću za proizvodnju električne energije i druge usluge</izvorni_sadrzaj>
    <derivirana_varijabla naziv="DomainObject.Predmet.ProtustrankaNazivFormated_1">SOLAR ENERGIJA društvo s ograničenom odgovornošću za proizvodnju električne energije i druge usluge</derivirana_varijabla>
  </DomainObject.Predmet.ProtustrankaNazivFormated>
  <DomainObject.Predmet.ProtustrankaNazivFormatedOIB>
    <izvorni_sadrzaj>SOLAR ENERGIJA društvo s ograničenom odgovornošću za proizvodnju električne energije i druge usluge, OIB 34911484821</izvorni_sadrzaj>
    <derivirana_varijabla naziv="DomainObject.Predmet.ProtustrankaNazivFormatedOIB_1">SOLAR ENERGIJA društvo s ograničenom odgovornošću za proizvodnju električne energije i druge usluge, OIB 34911484821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97139.44</izvorni_sadrzaj>
    <derivirana_varijabla naziv="DomainObject.Predmet.TrenutnaVrijednost_1">97139.44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SOLAR ENERGIJA društvo s ograničenom odgovornošću za proizvodnju električne energije i druge usluge</item>
    </izvorni_sadrzaj>
    <derivirana_varijabla naziv="DomainObject.Predmet.ProtuStrankaListFormated_1">
      <item>SOLAR ENERGIJA društvo s ograničenom odgovornošću za proizvodnju električne energije i druge usluge</item>
    </derivirana_varijabla>
  </DomainObject.Predmet.ProtuStrankaListFormated>
  <DomainObject.Predmet.ProtuStrankaListFormatedOIB>
    <izvorni_sadrzaj>
      <item>SOLAR ENERGIJA društvo s ograničenom odgovornošću za proizvodnju električne energije i druge usluge, OIB 34911484821</item>
    </izvorni_sadrzaj>
    <derivirana_varijabla naziv="DomainObject.Predmet.ProtuStrankaListFormatedOIB_1">
      <item>SOLAR ENERGIJA društvo s ograničenom odgovornošću za proizvodnju električne energije i druge usluge, OIB 34911484821</item>
    </derivirana_varijabla>
  </DomainObject.Predmet.ProtuStrankaListFormatedOIB>
  <DomainObject.Predmet.ProtuStrankaListFormatedWithAdress>
    <izvorni_sadrzaj>
      <item>SOLAR ENERGIJA društvo s ograničenom odgovornošću za proizvodnju električne energije i druge usluge, Stjepana Radića 1/A, 40000 Čakovec</item>
    </izvorni_sadrzaj>
    <derivirana_varijabla naziv="DomainObject.Predmet.ProtuStrankaListFormatedWithAdress_1">
      <item>SOLAR ENERGIJA društvo s ograničenom odgovornošću za proizvodnju električne energije i druge usluge, Stjepana Radića 1/A, 40000 Čakovec</item>
    </derivirana_varijabla>
  </DomainObject.Predmet.ProtuStrankaListFormatedWithAdress>
  <DomainObject.Predmet.ProtuStrankaListFormatedWithAdressOIB>
    <izvorni_sadrzaj>
      <item>SOLAR ENERGIJA društvo s ograničenom odgovornošću za proizvodnju električne energije i druge usluge, OIB 34911484821, Stjepana Radića 1/A, 40000 Čakovec</item>
    </izvorni_sadrzaj>
    <derivirana_varijabla naziv="DomainObject.Predmet.ProtuStrankaListFormatedWithAdressOIB_1">
      <item>SOLAR ENERGIJA društvo s ograničenom odgovornošću za proizvodnju električne energije i druge usluge, OIB 34911484821, Stjepana Radića 1/A, 40000 Čakovec</item>
    </derivirana_varijabla>
  </DomainObject.Predmet.ProtuStrankaListFormatedWithAdressOIB>
  <DomainObject.Predmet.ProtuStrankaListNazivFormated>
    <izvorni_sadrzaj>
      <item>SOLAR ENERGIJA društvo s ograničenom odgovornošću za proizvodnju električne energije i druge usluge</item>
    </izvorni_sadrzaj>
    <derivirana_varijabla naziv="DomainObject.Predmet.ProtuStrankaListNazivFormated_1">
      <item>SOLAR ENERGIJA društvo s ograničenom odgovornošću za proizvodnju električne energije i druge usluge</item>
    </derivirana_varijabla>
  </DomainObject.Predmet.ProtuStrankaListNazivFormated>
  <DomainObject.Predmet.ProtuStrankaListNazivFormatedOIB>
    <izvorni_sadrzaj>
      <item>SOLAR ENERGIJA društvo s ograničenom odgovornošću za proizvodnju električne energije i druge usluge, OIB 34911484821</item>
    </izvorni_sadrzaj>
    <derivirana_varijabla naziv="DomainObject.Predmet.ProtuStrankaListNazivFormatedOIB_1">
      <item>SOLAR ENERGIJA društvo s ograničenom odgovornošću za proizvodnju električne energije i druge usluge, OIB 34911484821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St-116/2016-5</izvorni_sadrzaj>
    <derivirana_varijabla naziv="DomainObject.PoslovniBrojDokumenta_1">St-116/2016-5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SOLAR ENERGIJA društvo s ograničenom odgovornošću za proizvodnju električne energije i druge usluge</izvorni_sadrzaj>
    <derivirana_varijabla naziv="DomainObject.Predmet.ProtustrankaIDrugi_1">SOLAR ENERGIJA društvo s ograničenom odgovornošću za proizvodnju električne energije i druge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SOLAR ENERGIJA društvo s ograničenom odgovornošću za proizvodnju električne energije i druge usluge, OIB 34911484821, Stjepana Radića 1/A, 40000 Čakovec</izvorni_sadrzaj>
    <derivirana_varijabla naziv="DomainObject.Predmet.ProtustrankaIDrugiAdressOIB_1">SOLAR ENERGIJA društvo s ograničenom odgovornošću za proizvodnju električne energije i druge usluge, OIB 34911484821, Stjepana Radića 1/A,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SOLAR ENERGIJA društvo s ograničenom odgovornošću za proizvodnju električne energije i druge usluge</item>
      <item>E-oglasna ploča</item>
      <item>Sudski registar</item>
    </izvorni_sadrzaj>
    <derivirana_varijabla naziv="DomainObject.Predmet.SudioniciListNaziv_1">
      <item>Financijska agencija</item>
      <item>SOLAR ENERGIJA društvo s ograničenom odgovornošću za proizvodnju električne energije i druge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SOLAR ENERGIJA društvo s ograničenom odgovornošću za proizvodnju električne energije i druge usluge, OIB 34911484821, Stjepana Radića 1/A,40000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SOLAR ENERGIJA društvo s ograničenom odgovornošću za proizvodnju električne energije i druge usluge, OIB 34911484821, Stjepana Radića 1/A,40000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0399C8-74DD-4CD6-A4C1-8515533782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2780</properties:Characters>
  <properties:Lines>88</properties:Lines>
  <properties:Paragraphs>30</properties:Paragraphs>
  <properties:TotalTime>39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2016-06-06T10:35:00Z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