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1615DD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615DD">
              <w:rPr>
                <w:noProof/>
                <w:sz w:val="24"/>
              </w:rPr>
              <w:t>1126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d652f00" w14:paraId="d652f00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615DD" w:rsidRPr="001615DD">
        <w:rPr>
          <w:rFonts w:cs="Times New Roman" w:hAnsi="Times New Roman" w:ascii="Times New Roman"/>
          <w:sz w:val="24"/>
          <w:szCs w:val="24"/>
        </w:rPr>
        <w:t>F.S. 9 j.d.o.o., OIB: 50161129884, Split, Dubrovačka 21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D7659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1615DD" w:rsidRPr="001615DD">
        <w:rPr>
          <w:rFonts w:cs="Times New Roman" w:hAnsi="Times New Roman" w:ascii="Times New Roman"/>
          <w:sz w:val="24"/>
          <w:szCs w:val="24"/>
        </w:rPr>
        <w:t>F.S. 9 j.d.o.o., OIB: 50161129884, Split, Dubrovačka 21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D7659A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1615DD" w:rsidRPr="001615DD">
        <w:rPr>
          <w:rFonts w:cs="Times New Roman" w:hAnsi="Times New Roman" w:ascii="Times New Roman"/>
          <w:sz w:val="24"/>
          <w:szCs w:val="24"/>
        </w:rPr>
        <w:t>F.S. 9 j.d.o.o., OIB: 50161129884, Split, Dubrovačka 21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2A1EF4">
        <w:rPr>
          <w:lang w:val="hr-HR"/>
        </w:rPr>
        <w:t>1. prosinca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1615DD" w:rsidRPr="001615DD">
        <w:t>F.S. 9 j.d.o.o., OIB: 50161129884, Split, Dubrovačka 21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2A1EF4">
        <w:rPr>
          <w:lang w:val="hr-HR"/>
        </w:rPr>
        <w:t>27.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1615DD">
        <w:rPr>
          <w:lang w:val="hr-HR"/>
        </w:rPr>
        <w:t>466</w:t>
      </w:r>
      <w:r>
        <w:rPr>
          <w:lang w:val="hr-HR"/>
        </w:rPr>
        <w:t xml:space="preserve"> dana, u ukupnom iznosu od </w:t>
      </w:r>
      <w:r w:rsidR="001615DD">
        <w:rPr>
          <w:lang w:val="hr-HR"/>
        </w:rPr>
        <w:t>13.965,00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D7659A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AAD" w:rsidRPr="00907AAD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2A1EF4">
          <w:t>11</w:t>
        </w:r>
        <w:r w:rsidR="001615DD">
          <w:t>26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615DD"/>
    <w:rsid w:val="0024181F"/>
    <w:rsid w:val="002A1EF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07AAD"/>
    <w:rsid w:val="00915BB9"/>
    <w:rsid w:val="00981D37"/>
    <w:rsid w:val="00A51DE9"/>
    <w:rsid w:val="00B37D5F"/>
    <w:rsid w:val="00B7506F"/>
    <w:rsid w:val="00BA2339"/>
    <w:rsid w:val="00CF4AD9"/>
    <w:rsid w:val="00D7659A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7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AA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7AAD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7AAD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7AAD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07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AA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7AAD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7AAD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7AAD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St-1126/2017</izvorni_sadrzaj>
    <derivirana_varijabla naziv="DomainObject.Predmet.OznakaBroj_1">St-1126/2017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F.S. 9 j.d.o.o. za frizerske usluge</izvorni_sadrzaj>
    <derivirana_varijabla naziv="DomainObject.Predmet.ProtustrankaFormated_1">  F.S. 9 j.d.o.o. za frizerske usluge</derivirana_varijabla>
  </DomainObject.Predmet.ProtustrankaFormated>
  <DomainObject.Predmet.ProtustrankaFormatedOIB>
    <izvorni_sadrzaj>  F.S. 9 j.d.o.o. za frizerske usluge, OIB 50161129884</izvorni_sadrzaj>
    <derivirana_varijabla naziv="DomainObject.Predmet.ProtustrankaFormatedOIB_1">  F.S. 9 j.d.o.o. za frizerske usluge, OIB 50161129884</derivirana_varijabla>
  </DomainObject.Predmet.ProtustrankaFormatedOIB>
  <DomainObject.Predmet.ProtustrankaFormatedWithAdress>
    <izvorni_sadrzaj> F.S. 9 j.d.o.o. za frizerske usluge, Dubrovačka 21, 21000 Split</izvorni_sadrzaj>
    <derivirana_varijabla naziv="DomainObject.Predmet.ProtustrankaFormatedWithAdress_1"> F.S. 9 j.d.o.o. za frizerske usluge, Dubrovačka 21, 21000 Split</derivirana_varijabla>
  </DomainObject.Predmet.ProtustrankaFormatedWithAdress>
  <DomainObject.Predmet.ProtustrankaFormatedWithAdressOIB>
    <izvorni_sadrzaj> F.S. 9 j.d.o.o. za frizerske usluge, OIB 50161129884, Dubrovačka 21, 21000 Split</izvorni_sadrzaj>
    <derivirana_varijabla naziv="DomainObject.Predmet.ProtustrankaFormatedWithAdressOIB_1"> F.S. 9 j.d.o.o. za frizerske usluge, OIB 50161129884, Dubrovačka 21, 21000 Split</derivirana_varijabla>
  </DomainObject.Predmet.ProtustrankaFormatedWithAdressOIB>
  <DomainObject.Predmet.ProtustrankaWithAdress>
    <izvorni_sadrzaj>F.S. 9 j.d.o.o. za frizerske usluge Dubrovačka 21, 21000 Split</izvorni_sadrzaj>
    <derivirana_varijabla naziv="DomainObject.Predmet.ProtustrankaWithAdress_1">F.S. 9 j.d.o.o. za frizerske usluge Dubrovačka 21, 21000 Split</derivirana_varijabla>
  </DomainObject.Predmet.ProtustrankaWithAdress>
  <DomainObject.Predmet.ProtustrankaWithAdressOIB>
    <izvorni_sadrzaj>F.S. 9 j.d.o.o. za frizerske usluge, OIB 50161129884, Dubrovačka 21, 21000 Split</izvorni_sadrzaj>
    <derivirana_varijabla naziv="DomainObject.Predmet.ProtustrankaWithAdressOIB_1">F.S. 9 j.d.o.o. za frizerske usluge, OIB 50161129884, Dubrovačka 21, 21000 Split</derivirana_varijabla>
  </DomainObject.Predmet.ProtustrankaWithAdressOIB>
  <DomainObject.Predmet.ProtustrankaNazivFormated>
    <izvorni_sadrzaj>F.S. 9 j.d.o.o. za frizerske usluge</izvorni_sadrzaj>
    <derivirana_varijabla naziv="DomainObject.Predmet.ProtustrankaNazivFormated_1">F.S. 9 j.d.o.o. za frizerske usluge</derivirana_varijabla>
  </DomainObject.Predmet.ProtustrankaNazivFormated>
  <DomainObject.Predmet.ProtustrankaNazivFormatedOIB>
    <izvorni_sadrzaj>F.S. 9 j.d.o.o. za frizerske usluge, OIB 50161129884</izvorni_sadrzaj>
    <derivirana_varijabla naziv="DomainObject.Predmet.ProtustrankaNazivFormatedOIB_1">F.S. 9 j.d.o.o. za frizerske usluge, OIB 50161129884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13965.00</izvorni_sadrzaj>
    <derivirana_varijabla naziv="DomainObject.Predmet.TrenutnaVrijednost_1">13965.00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F.S. 9 j.d.o.o. za frizerske usluge</item>
    </izvorni_sadrzaj>
    <derivirana_varijabla naziv="DomainObject.Predmet.ProtuStrankaListFormated_1">
      <item>F.S. 9 j.d.o.o. za frizerske usluge</item>
    </derivirana_varijabla>
  </DomainObject.Predmet.ProtuStrankaListFormated>
  <DomainObject.Predmet.ProtuStrankaListFormatedOIB>
    <izvorni_sadrzaj>
      <item>F.S. 9 j.d.o.o. za frizerske usluge, OIB 50161129884</item>
    </izvorni_sadrzaj>
    <derivirana_varijabla naziv="DomainObject.Predmet.ProtuStrankaListFormatedOIB_1">
      <item>F.S. 9 j.d.o.o. za frizerske usluge, OIB 50161129884</item>
    </derivirana_varijabla>
  </DomainObject.Predmet.ProtuStrankaListFormatedOIB>
  <DomainObject.Predmet.ProtuStrankaListFormatedWithAdress>
    <izvorni_sadrzaj>
      <item>F.S. 9 j.d.o.o. za frizerske usluge, Dubrovačka 21, 21000 Split</item>
    </izvorni_sadrzaj>
    <derivirana_varijabla naziv="DomainObject.Predmet.ProtuStrankaListFormatedWithAdress_1">
      <item>F.S. 9 j.d.o.o. za frizerske usluge, Dubrovačka 21, 21000 Split</item>
    </derivirana_varijabla>
  </DomainObject.Predmet.ProtuStrankaListFormatedWithAdress>
  <DomainObject.Predmet.ProtuStrankaListFormatedWithAdressOIB>
    <izvorni_sadrzaj>
      <item>F.S. 9 j.d.o.o. za frizerske usluge, OIB 50161129884, Dubrovačka 21, 21000 Split</item>
    </izvorni_sadrzaj>
    <derivirana_varijabla naziv="DomainObject.Predmet.ProtuStrankaListFormatedWithAdressOIB_1">
      <item>F.S. 9 j.d.o.o. za frizerske usluge, OIB 50161129884, Dubrovačka 21, 21000 Split</item>
    </derivirana_varijabla>
  </DomainObject.Predmet.ProtuStrankaListFormatedWithAdressOIB>
  <DomainObject.Predmet.ProtuStrankaListNazivFormated>
    <izvorni_sadrzaj>
      <item>F.S. 9 j.d.o.o. za frizerske usluge</item>
    </izvorni_sadrzaj>
    <derivirana_varijabla naziv="DomainObject.Predmet.ProtuStrankaListNazivFormated_1">
      <item>F.S. 9 j.d.o.o. za frizerske usluge</item>
    </derivirana_varijabla>
  </DomainObject.Predmet.ProtuStrankaListNazivFormated>
  <DomainObject.Predmet.ProtuStrankaListNazivFormatedOIB>
    <izvorni_sadrzaj>
      <item>F.S. 9 j.d.o.o. za frizerske usluge, OIB 50161129884</item>
    </izvorni_sadrzaj>
    <derivirana_varijabla naziv="DomainObject.Predmet.ProtuStrankaListNazivFormatedOIB_1">
      <item>F.S. 9 j.d.o.o. za frizerske usluge, OIB 50161129884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F.S. 9 j.d.o.o. za frizerske usluge</izvorni_sadrzaj>
    <derivirana_varijabla naziv="DomainObject.Predmet.ProtustrankaIDrugi_1">F.S. 9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F.S. 9 j.d.o.o. za frizerske usluge, OIB 50161129884, Dubrovačka 21, 21000 Split</izvorni_sadrzaj>
    <derivirana_varijabla naziv="DomainObject.Predmet.ProtustrankaIDrugiAdressOIB_1">F.S. 9 j.d.o.o. za frizerske usluge, OIB 50161129884, Dubrovačka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F.S. 9 j.d.o.o. za frizerske usluge</item>
      <item>FINANCIJSKA AGENCIJA, RC SPLIT</item>
    </izvorni_sadrzaj>
    <derivirana_varijabla naziv="DomainObject.Predmet.SudioniciListNaziv_1">
      <item>F.S. 9 j.d.o.o. za frizerske usluge</item>
      <item>FINANCIJSKA AGENCIJA, RC SPLIT</item>
    </derivirana_varijabla>
  </DomainObject.Predmet.SudioniciListNaziv>
  <DomainObject.Predmet.SudioniciListAdressOIB>
    <izvorni_sadrzaj>
      <item>F.S. 9 j.d.o.o. za frizerske usluge, OIB 50161129884, Dubrovačka 21,21000 Split</item>
      <item>FINANCIJSKA AGENCIJA, RC SPLIT, OIB 85821130368, Mažuranićevo šetalište 24 b,21000 Split</item>
    </izvorni_sadrzaj>
    <derivirana_varijabla naziv="DomainObject.Predmet.SudioniciListAdressOIB_1">
      <item>F.S. 9 j.d.o.o. za frizerske usluge, OIB 50161129884, Dubrovačka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50161129884</item>
      <item>, OIB 85821130368</item>
    </izvorni_sadrzaj>
    <derivirana_varijabla naziv="DomainObject.Predmet.SudioniciListNazivOIB_1">
      <item>, OIB 50161129884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E50B1-C3D7-46AB-85E7-F537CB82C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4046</properties:Characters>
  <properties:Lines>91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2018-02-19T11:43:00Z</cp:lastPrinted>
  <dcterms:modified xmlns:xsi="http://www.w3.org/2001/XMLSchema-instance" xsi:type="dcterms:W3CDTF">2018-02-19T12:48:00Z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