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ecebb" w14:paraId="9becebb" w:rsidRDefault="00EE4135" w:rsidP="00EE4135" w:rsidR="00EE4135" w:rsidRPr="00C5109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it-IT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4135" w:rsidP="00EE4135" w:rsidR="00EE4135" w:rsidRPr="00C5109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it-IT"/>
        </w:rPr>
      </w:pPr>
      <w:r w:rsidRPr="00C51095">
        <w:rPr>
          <w:rFonts w:cs="Times New Roman" w:eastAsia="Times New Roman"/>
          <w:bCs/>
          <w:szCs w:val="20"/>
          <w:lang w:eastAsia="en-US" w:val="it-IT"/>
        </w:rPr>
        <w:t xml:space="preserve">     REPUBLIKA HRVATSKA</w:t>
      </w:r>
    </w:p>
    <w:p w:rsidRDefault="00EE4135" w:rsidP="00EE4135" w:rsidR="00EE41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C51095">
        <w:rPr>
          <w:rFonts w:cs="Times New Roman" w:eastAsia="Times New Roman"/>
          <w:bCs/>
          <w:szCs w:val="20"/>
          <w:lang w:eastAsia="en-US" w:val="it-IT"/>
        </w:rPr>
        <w:t xml:space="preserve"> TRGOVAČKI SUD U PAZINU</w:t>
      </w:r>
    </w:p>
    <w:p w:rsidRDefault="00EE4135" w:rsidP="00EE4135" w:rsidR="00EE413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E4135" w:rsidP="00EE4135" w:rsidR="00EE4135" w:rsidRPr="00C51095">
      <w:pPr>
        <w:rPr>
          <w:rFonts w:cs="Times New Roman" w:eastAsia="Times New Roman"/>
          <w:bCs/>
          <w:szCs w:val="20"/>
          <w:lang w:eastAsia="en-US" w:val="it-IT"/>
        </w:rPr>
      </w:pPr>
    </w:p>
    <w:p w:rsidRDefault="00EE4135" w:rsidP="00EE4135" w:rsidR="00EE413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E4135" w:rsidP="00EE4135" w:rsidR="00EE4135" w:rsidRPr="005D578C">
      <w:pPr>
        <w:jc w:val="center"/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T. F. S. PROMO SERVICE d. o. o. Novigrad, Istarska 8, OIB 47571642380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040106108,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51095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2016.</w:t>
      </w: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T. F. S. PROMO SERVICE d. o. o. Novigrad, Istarska 8, OIB 47571642380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040106108,</w:t>
      </w:r>
      <w:r w:rsidRPr="005D578C">
        <w:rPr>
          <w:rFonts w:cs="Times New Roman" w:eastAsia="Times New Roman"/>
          <w:szCs w:val="24"/>
        </w:rPr>
        <w:t xml:space="preserve"> s danom </w:t>
      </w:r>
      <w:r w:rsidR="00C51095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EE4135" w:rsidP="00EE4135" w:rsidR="00EE4135">
      <w:pPr>
        <w:rPr>
          <w:rFonts w:cs="Times New Roman" w:eastAsia="Times New Roman"/>
          <w:szCs w:val="20"/>
        </w:rPr>
      </w:pPr>
    </w:p>
    <w:p w:rsidRDefault="00EE4135" w:rsidP="00EE4135" w:rsidR="00EE41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T. F. S. PROMO SERVICE d. o. o. Novigrad, Istarska 8, OIB 47571642380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040106108.</w:t>
      </w:r>
    </w:p>
    <w:p w:rsidRDefault="00EE4135" w:rsidP="00EE4135" w:rsidR="00EE4135">
      <w:pPr>
        <w:ind w:firstLine="709"/>
        <w:rPr>
          <w:rFonts w:cs="Times New Roman" w:eastAsia="Times New Roman"/>
          <w:szCs w:val="24"/>
        </w:rPr>
      </w:pPr>
    </w:p>
    <w:p w:rsidRDefault="00EE4135" w:rsidP="00EE4135" w:rsidR="00EE413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T. F. S. PROMO SERVICE d. o. o. Novigrad, Istarska 8, OIB 47571642380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040106108.</w:t>
      </w:r>
    </w:p>
    <w:p w:rsidRDefault="00EE4135" w:rsidP="00EE4135" w:rsidR="00EE4135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E4135" w:rsidP="00EE4135" w:rsidR="00EE4135">
      <w:pPr>
        <w:ind w:firstLine="708"/>
        <w:rPr>
          <w:rFonts w:cs="Times New Roman" w:eastAsia="Times New Roman"/>
          <w:szCs w:val="24"/>
        </w:rPr>
      </w:pPr>
    </w:p>
    <w:p w:rsidRDefault="00EE4135" w:rsidP="00EE4135" w:rsidR="00EE413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T. F. S. PROMO SERVICE d. o. o. Novigrad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13.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St-1028/2015-3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E4135" w:rsidP="00EE4135" w:rsidR="00EE413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51095">
        <w:rPr>
          <w:rFonts w:cs="Times New Roman" w:eastAsia="Times New Roman"/>
          <w:szCs w:val="24"/>
        </w:rPr>
        <w:t>31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E4135" w:rsidP="00EE4135" w:rsidR="00EE4135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E4135" w:rsidP="00EE4135" w:rsidR="00EE413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  <w:r w:rsidR="00622617">
        <w:rPr>
          <w:rFonts w:cs="Times New Roman" w:eastAsia="Times New Roman"/>
          <w:szCs w:val="24"/>
        </w:rPr>
        <w:t>, v. r.</w:t>
      </w:r>
    </w:p>
    <w:p w:rsidRDefault="00EE4135" w:rsidP="00EE4135" w:rsidR="00EE4135">
      <w:pPr>
        <w:jc w:val="left"/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left"/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E4135" w:rsidP="00EE4135" w:rsidR="00EE4135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E4135" w:rsidP="00EE4135" w:rsidR="00EE4135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rPr>
          <w:rFonts w:cs="Times New Roman" w:eastAsia="Times New Roman"/>
          <w:szCs w:val="24"/>
        </w:rPr>
      </w:pPr>
    </w:p>
    <w:p w:rsidRDefault="00EE4135" w:rsidP="00EE4135" w:rsidR="00EE413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T. F. S. PROMO SERVICE d. o. o. Novigrad, Istarska 8,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Anton Tenčić, Novigrad, Istarska 8,</w:t>
      </w:r>
    </w:p>
    <w:p w:rsidRDefault="00EE4135" w:rsidP="00EE4135" w:rsidR="00EE413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E4135" w:rsidP="00EE4135" w:rsidR="00EE413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Ivan Gjurašić, Zagreba, Petrinjska 28, </w:t>
      </w:r>
    </w:p>
    <w:p w:rsidRDefault="00EE4135" w:rsidP="00EE4135" w:rsidR="00EE413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E4135" w:rsidP="00EE4135" w:rsidR="00EE413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EE4135" w:rsidP="00EE4135" w:rsidR="00EE4135"/>
    <w:p w:rsidRDefault="00622617" w:rsidR="00387208"/>
    <w:sectPr w:rsidSect="0026233F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135" w:rsidP="00EE4135" w:rsidR="00EE4135">
      <w:r>
        <w:separator/>
      </w:r>
    </w:p>
  </w:endnote>
  <w:endnote w:id="0" w:type="continuationSeparator">
    <w:p w:rsidRDefault="00EE4135" w:rsidP="00EE4135" w:rsidR="00EE41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135" w:rsidP="00EE4135" w:rsidR="00EE4135">
      <w:r>
        <w:separator/>
      </w:r>
    </w:p>
  </w:footnote>
  <w:footnote w:id="0" w:type="continuationSeparator">
    <w:p w:rsidRDefault="00EE4135" w:rsidP="00EE4135" w:rsidR="00EE41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135" w:rsidP="0026233F" w:rsidR="0026233F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2261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St-1028/2015-5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4135" w:rsidP="0026233F" w:rsidR="0026233F" w:rsidRPr="00A074C3">
    <w:pPr>
      <w:pStyle w:val="Zaglavlje"/>
      <w:jc w:val="right"/>
      <w:rPr>
        <w:szCs w:val="24"/>
      </w:rPr>
    </w:pPr>
    <w:r>
      <w:rPr>
        <w:szCs w:val="24"/>
      </w:rPr>
      <w:t>8 St-1028/2015-5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40AD"/>
    <w:rsid w:val="004352BF"/>
    <w:rsid w:val="00622617"/>
    <w:rsid w:val="0075528E"/>
    <w:rsid w:val="0079403F"/>
    <w:rsid w:val="00C51095"/>
    <w:rsid w:val="00EA40AD"/>
    <w:rsid w:val="00EE4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E413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1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E413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1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E413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41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413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6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61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2261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226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2261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E413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E413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E413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E41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E413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41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413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26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61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2261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226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2261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St-1028/2015</izvorni_sadrzaj>
    <derivirana_varijabla naziv="DomainObject.Predmet.OznakaBroj_1">St-1028/2015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T. F. S. PROMO SERVICE d.o.o. NOVIGRAD</izvorni_sadrzaj>
    <derivirana_varijabla naziv="DomainObject.Predmet.ProtustrankaFormated_1">  T. F. S. PROMO SERVICE d.o.o. NOVIGRAD</derivirana_varijabla>
  </DomainObject.Predmet.ProtustrankaFormated>
  <DomainObject.Predmet.ProtustrankaFormatedOIB>
    <izvorni_sadrzaj>  T. F. S. PROMO SERVICE d.o.o. NOVIGRAD, OIB 47571642380</izvorni_sadrzaj>
    <derivirana_varijabla naziv="DomainObject.Predmet.ProtustrankaFormatedOIB_1">  T. F. S. PROMO SERVICE d.o.o. NOVIGRAD, OIB 47571642380</derivirana_varijabla>
  </DomainObject.Predmet.ProtustrankaFormatedOIB>
  <DomainObject.Predmet.ProtustrankaFormatedWithAdress>
    <izvorni_sadrzaj> T. F. S. PROMO SERVICE d.o.o. NOVIGRAD, Istarska 8, 52466 Novigrad</izvorni_sadrzaj>
    <derivirana_varijabla naziv="DomainObject.Predmet.ProtustrankaFormatedWithAdress_1"> T. F. S. PROMO SERVICE d.o.o. NOVIGRAD, Istarska 8, 52466 Novigrad</derivirana_varijabla>
  </DomainObject.Predmet.ProtustrankaFormatedWithAdress>
  <DomainObject.Predmet.ProtustrankaFormatedWithAdressOIB>
    <izvorni_sadrzaj> T. F. S. PROMO SERVICE d.o.o. NOVIGRAD, OIB 47571642380, Istarska 8, 52466 Novigrad</izvorni_sadrzaj>
    <derivirana_varijabla naziv="DomainObject.Predmet.ProtustrankaFormatedWithAdressOIB_1"> T. F. S. PROMO SERVICE d.o.o. NOVIGRAD, OIB 47571642380, Istarska 8, 52466 Novigrad</derivirana_varijabla>
  </DomainObject.Predmet.ProtustrankaFormatedWithAdressOIB>
  <DomainObject.Predmet.ProtustrankaWithAdress>
    <izvorni_sadrzaj>T. F. S. PROMO SERVICE d.o.o. NOVIGRAD Istarska 8, 52466 Novigrad</izvorni_sadrzaj>
    <derivirana_varijabla naziv="DomainObject.Predmet.ProtustrankaWithAdress_1">T. F. S. PROMO SERVICE d.o.o. NOVIGRAD Istarska 8, 52466 Novigrad</derivirana_varijabla>
  </DomainObject.Predmet.ProtustrankaWithAdress>
  <DomainObject.Predmet.ProtustrankaWithAdressOIB>
    <izvorni_sadrzaj>T. F. S. PROMO SERVICE d.o.o. NOVIGRAD, OIB 47571642380, Istarska 8, 52466 Novigrad</izvorni_sadrzaj>
    <derivirana_varijabla naziv="DomainObject.Predmet.ProtustrankaWithAdressOIB_1">T. F. S. PROMO SERVICE d.o.o. NOVIGRAD, OIB 47571642380, Istarska 8, 52466 Novigrad</derivirana_varijabla>
  </DomainObject.Predmet.ProtustrankaWithAdressOIB>
  <DomainObject.Predmet.ProtustrankaNazivFormated>
    <izvorni_sadrzaj>T. F. S. PROMO SERVICE d.o.o. NOVIGRAD</izvorni_sadrzaj>
    <derivirana_varijabla naziv="DomainObject.Predmet.ProtustrankaNazivFormated_1">T. F. S. PROMO SERVICE d.o.o. NOVIGRAD</derivirana_varijabla>
  </DomainObject.Predmet.ProtustrankaNazivFormated>
  <DomainObject.Predmet.ProtustrankaNazivFormatedOIB>
    <izvorni_sadrzaj>T. F. S. PROMO SERVICE d.o.o. NOVIGRAD, OIB 47571642380</izvorni_sadrzaj>
    <derivirana_varijabla naziv="DomainObject.Predmet.ProtustrankaNazivFormatedOIB_1">T. F. S. PROMO SERVICE d.o.o. NOVIGRAD, OIB 47571642380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1589.02</izvorni_sadrzaj>
    <derivirana_varijabla naziv="DomainObject.Predmet.TrenutnaVrijednost_1">1589.02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T. F. S. PROMO SERVICE d.o.o. NOVIGRAD</item>
    </izvorni_sadrzaj>
    <derivirana_varijabla naziv="DomainObject.Predmet.ProtuStrankaListFormated_1">
      <item>T. F. S. PROMO SERVICE d.o.o. NOVIGRAD</item>
    </derivirana_varijabla>
  </DomainObject.Predmet.ProtuStrankaListFormated>
  <DomainObject.Predmet.ProtuStrankaListFormatedOIB>
    <izvorni_sadrzaj>
      <item>T. F. S. PROMO SERVICE d.o.o. NOVIGRAD, OIB 47571642380</item>
    </izvorni_sadrzaj>
    <derivirana_varijabla naziv="DomainObject.Predmet.ProtuStrankaListFormatedOIB_1">
      <item>T. F. S. PROMO SERVICE d.o.o. NOVIGRAD, OIB 47571642380</item>
    </derivirana_varijabla>
  </DomainObject.Predmet.ProtuStrankaListFormatedOIB>
  <DomainObject.Predmet.ProtuStrankaListFormatedWithAdress>
    <izvorni_sadrzaj>
      <item>T. F. S. PROMO SERVICE d.o.o. NOVIGRAD, Istarska 8, 52466 Novigrad</item>
    </izvorni_sadrzaj>
    <derivirana_varijabla naziv="DomainObject.Predmet.ProtuStrankaListFormatedWithAdress_1">
      <item>T. F. S. PROMO SERVICE d.o.o. NOVIGRAD, Istarska 8, 52466 Novigrad</item>
    </derivirana_varijabla>
  </DomainObject.Predmet.ProtuStrankaListFormatedWithAdress>
  <DomainObject.Predmet.ProtuStrankaListFormatedWithAdressOIB>
    <izvorni_sadrzaj>
      <item>T. F. S. PROMO SERVICE d.o.o. NOVIGRAD, OIB 47571642380, Istarska 8, 52466 Novigrad</item>
    </izvorni_sadrzaj>
    <derivirana_varijabla naziv="DomainObject.Predmet.ProtuStrankaListFormatedWithAdressOIB_1">
      <item>T. F. S. PROMO SERVICE d.o.o. NOVIGRAD, OIB 47571642380, Istarska 8, 52466 Novigrad</item>
    </derivirana_varijabla>
  </DomainObject.Predmet.ProtuStrankaListFormatedWithAdressOIB>
  <DomainObject.Predmet.ProtuStrankaListNazivFormated>
    <izvorni_sadrzaj>
      <item>T. F. S. PROMO SERVICE d.o.o. NOVIGRAD</item>
    </izvorni_sadrzaj>
    <derivirana_varijabla naziv="DomainObject.Predmet.ProtuStrankaListNazivFormated_1">
      <item>T. F. S. PROMO SERVICE d.o.o. NOVIGRAD</item>
    </derivirana_varijabla>
  </DomainObject.Predmet.ProtuStrankaListNazivFormated>
  <DomainObject.Predmet.ProtuStrankaListNazivFormatedOIB>
    <izvorni_sadrzaj>
      <item>T. F. S. PROMO SERVICE d.o.o. NOVIGRAD, OIB 47571642380</item>
    </izvorni_sadrzaj>
    <derivirana_varijabla naziv="DomainObject.Predmet.ProtuStrankaListNazivFormatedOIB_1">
      <item>T. F. S. PROMO SERVICE d.o.o. NOVIGRAD, OIB 47571642380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T. F. S. PROMO SERVICE d.o.o. NOVIGRAD</izvorni_sadrzaj>
    <derivirana_varijabla naziv="DomainObject.Predmet.ProtustrankaIDrugi_1">T. F. S. PROMO SERVICE d.o.o. NOVIGRAD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T. F. S. PROMO SERVICE d.o.o. NOVIGRAD, OIB 47571642380, Istarska 8, 52466 Novigrad</izvorni_sadrzaj>
    <derivirana_varijabla naziv="DomainObject.Predmet.ProtustrankaIDrugiAdressOIB_1">T. F. S. PROMO SERVICE d.o.o. NOVIGRAD, OIB 47571642380, Istarska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T. F. S. PROMO SERVICE d.o.o. NOVIGRAD</item>
    </izvorni_sadrzaj>
    <derivirana_varijabla naziv="DomainObject.Predmet.SudioniciListNaziv_1">
      <item>FINANCIJSKA AGENCIJA, RC RIJEKA, PODRUŽNICA PULA, PULA</item>
      <item>T. F. S. PROMO SERVICE d.o.o. NOVIGRAD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T. F. S. PROMO SERVICE d.o.o. NOVIGRAD, OIB 47571642380, Istarska 8,52466 Novigrad</item>
    </izvorni_sadrzaj>
    <derivirana_varijabla naziv="DomainObject.Predmet.SudioniciListAdressOIB_1">
      <item>FINANCIJSKA AGENCIJA, RC RIJEKA, PODRUŽNICA PULA, PULA, OIB 85821130368, Ulica grada Vukovara 70,Zagreb</item>
      <item>T. F. S. PROMO SERVICE d.o.o. NOVIGRAD, OIB 47571642380, Istarska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47571642380</item>
    </izvorni_sadrzaj>
    <derivirana_varijabla naziv="DomainObject.Predmet.SudioniciListNazivOIB_1">
      <item>, OIB 85821130368</item>
      <item>, OIB 47571642380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3079</properties:Characters>
  <properties:Lines>92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2016-03-18T08:26:00Z</dcterms:created>
  <dc:creator>Mihaela Kaligari</dc:creator>
  <dc:description/>
  <cp:keywords/>
  <cp:lastModifiedBy>Jasmina Matika</cp:lastModifiedBy>
  <cp:lastPrinted>2016-03-31T05:51:00Z</cp:lastPrinted>
  <dcterms:modified xmlns:xsi="http://www.w3.org/2001/XMLSchema-instance" xsi:type="dcterms:W3CDTF">2016-03-31T08:02:00Z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